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การแจ้งถมดิน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41C4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41C49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41C4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E7046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การแจ้งถมดิน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41C4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41C49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41C4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12:17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ที่ทำการองค์การบริหารส่วนตำบลลุงเขว้าอำเภอหนองบุญมากจังหวัดนครราชสีมา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การถมดินที่ต้องแจ้งต่อเจ้าพนักงานท้องถิ่นจะต้องมีองค์ประกอบที่ครบถ้วนดังนี้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การดำเนินการถมดินเข้าลักษณะตามมาตรา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และมีพื้นที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หรือมีพื้นที่เกินกว่าที่เจ้าพนักงานท้องถิ่นประกาศกำหนด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การพิจารณารับแจ้งการถมดิน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ผู้แจ้งยื่นเอกสารแจ้งการถมดินตามที่กำหนดให้เจ้าพนักงานท้องถิ่นดำเนินการตรวจสอบข้อมูล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341C4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41C4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41C4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41C49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41C49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50561E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50561E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Pr="000C2AAC" w:rsidRDefault="00341C49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กรณีการถมดินที่มีพื้นที่ของเนินดินติดต่อเป็นผืน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ขึ้นไป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ไม่ต่ำกว่าระดับสามัญวิศวกรกรณีพื้นที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ระดับวุฒ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เมตรขึ้นไปต้องเป็นผู้ได้รับใบอนุญาตประกอบวิชาชีพวิศวกรรมควบคุมสาขาวิศวกรรมโยธา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ชื่อและที่อยู่ของผู้แจ้งการถมดิน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C49" w:rsidRDefault="00341C4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41C4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341C4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341C4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ทางโทรศัพท์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 0 4475 6461)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341C49" w:rsidRPr="000C2AAC" w:rsidTr="00E55BC5">
        <w:tc>
          <w:tcPr>
            <w:tcW w:w="1418" w:type="dxa"/>
          </w:tcPr>
          <w:p w:rsidR="00341C49" w:rsidRPr="000C2AAC" w:rsidRDefault="00341C49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341C49" w:rsidRPr="000C2AAC" w:rsidRDefault="00341C49" w:rsidP="00E55BC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341C49" w:rsidRPr="000C2AAC" w:rsidTr="00E55BC5">
        <w:tc>
          <w:tcPr>
            <w:tcW w:w="1418" w:type="dxa"/>
          </w:tcPr>
          <w:p w:rsidR="00341C49" w:rsidRPr="000C2AAC" w:rsidRDefault="00341C49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341C49" w:rsidRPr="000C2AAC" w:rsidRDefault="00341C49" w:rsidP="00E55BC5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341C49" w:rsidRPr="000C2AAC" w:rsidTr="00E55BC5">
        <w:tc>
          <w:tcPr>
            <w:tcW w:w="1418" w:type="dxa"/>
          </w:tcPr>
          <w:p w:rsidR="00341C49" w:rsidRPr="000C2AAC" w:rsidRDefault="00341C49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341C49" w:rsidRDefault="00341C49" w:rsidP="00E55BC5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341C49" w:rsidRPr="000C2AAC" w:rsidRDefault="00341C49" w:rsidP="00E55BC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341C49" w:rsidRPr="000C2AAC" w:rsidTr="00E55BC5">
        <w:tc>
          <w:tcPr>
            <w:tcW w:w="1418" w:type="dxa"/>
          </w:tcPr>
          <w:p w:rsidR="00341C49" w:rsidRPr="000C2AAC" w:rsidRDefault="00341C49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341C49" w:rsidRPr="000C2AAC" w:rsidRDefault="00341C49" w:rsidP="00E55BC5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341C49" w:rsidRPr="000C2AAC" w:rsidTr="00E55BC5">
        <w:tc>
          <w:tcPr>
            <w:tcW w:w="1418" w:type="dxa"/>
          </w:tcPr>
          <w:p w:rsidR="00341C49" w:rsidRPr="000C2AAC" w:rsidRDefault="00341C49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341C49" w:rsidRPr="000C2AAC" w:rsidRDefault="00341C49" w:rsidP="00E55BC5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982CD7" w:rsidRPr="00341C49" w:rsidRDefault="00982CD7" w:rsidP="00982CD7">
      <w:pPr>
        <w:pStyle w:val="a5"/>
        <w:spacing w:after="0" w:line="240" w:lineRule="auto"/>
        <w:ind w:left="426"/>
        <w:rPr>
          <w:rFonts w:asciiTheme="minorBidi" w:hAnsiTheme="minorBidi" w:hint="cs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6F5" w:rsidRDefault="006326F5" w:rsidP="00C81DB8">
      <w:pPr>
        <w:spacing w:after="0" w:line="240" w:lineRule="auto"/>
      </w:pPr>
      <w:r>
        <w:separator/>
      </w:r>
    </w:p>
  </w:endnote>
  <w:endnote w:type="continuationSeparator" w:id="1">
    <w:p w:rsidR="006326F5" w:rsidRDefault="006326F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6F5" w:rsidRDefault="006326F5" w:rsidP="00C81DB8">
      <w:pPr>
        <w:spacing w:after="0" w:line="240" w:lineRule="auto"/>
      </w:pPr>
      <w:r>
        <w:separator/>
      </w:r>
    </w:p>
  </w:footnote>
  <w:footnote w:type="continuationSeparator" w:id="1">
    <w:p w:rsidR="006326F5" w:rsidRDefault="006326F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E704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41C49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41C4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E7046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41C49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326F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7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83</cp:revision>
  <cp:lastPrinted>2015-08-20T07:14:00Z</cp:lastPrinted>
  <dcterms:created xsi:type="dcterms:W3CDTF">2015-04-23T03:41:00Z</dcterms:created>
  <dcterms:modified xsi:type="dcterms:W3CDTF">2015-08-20T07:15:00Z</dcterms:modified>
</cp:coreProperties>
</file>