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04D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04D1A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04D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F0DCA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04D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04D1A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04D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13:02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ที่ทำการองค์การบริหารส่วนตำบลลุงเขว้า</w:t>
            </w:r>
            <w:r w:rsidR="00E04D1A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E04D1A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เปิดให้บริการวันจันทร์ถึงวันศุกร์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>17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แห่งพระราชบัญญัติการขุดดินและถมดินคือประสงค์จะทำการขุดดินโดยมีความลึกจากระดับพื้นดินเกิน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2543  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E04D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04D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04D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E04D1A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E04D1A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E04D1A" w:rsidRDefault="00E04D1A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E04D1A" w:rsidRDefault="00E04D1A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E04D1A" w:rsidRDefault="00E04D1A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วิศวกรผู้ออกแบบและคำนวณการขุด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ดินที่มีความลึกจากระดับพื้นดินเกิน๓เมตรหรือพื้นที่ปากบ่อดินเกิน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ต้องเป็นผู้ได้รับ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เคลื่อนตัวของดิน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เมตรหรือมีพื้นที่ปากบ่อดินเกิน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หรือมีความลึกหรือมีพื้นที่ตามที่เจ้าพนักงานท้องถิ่นประกาศกำหนดผู้ควบคุมงาน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2E4B6B" w:rsidRDefault="002E4B6B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2E4B6B" w:rsidRDefault="002E4B6B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2E4B6B" w:rsidRDefault="002E4B6B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2E4B6B" w:rsidRDefault="002E4B6B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E04D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E04D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E04D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0 4475 6461)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E04D1A" w:rsidRPr="000C2AAC" w:rsidTr="00A37108">
        <w:tc>
          <w:tcPr>
            <w:tcW w:w="1418" w:type="dxa"/>
          </w:tcPr>
          <w:p w:rsidR="00E04D1A" w:rsidRPr="000C2AAC" w:rsidRDefault="00E04D1A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E04D1A" w:rsidRPr="000C2AAC" w:rsidRDefault="00E04D1A" w:rsidP="00A3710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E04D1A" w:rsidRPr="000C2AAC" w:rsidTr="00A37108">
        <w:tc>
          <w:tcPr>
            <w:tcW w:w="1418" w:type="dxa"/>
          </w:tcPr>
          <w:p w:rsidR="00E04D1A" w:rsidRPr="000C2AAC" w:rsidRDefault="00E04D1A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E04D1A" w:rsidRPr="000C2AAC" w:rsidRDefault="00E04D1A" w:rsidP="00A37108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E04D1A" w:rsidRPr="000C2AAC" w:rsidTr="00A37108">
        <w:tc>
          <w:tcPr>
            <w:tcW w:w="1418" w:type="dxa"/>
          </w:tcPr>
          <w:p w:rsidR="00E04D1A" w:rsidRPr="000C2AAC" w:rsidRDefault="00E04D1A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E04D1A" w:rsidRDefault="00E04D1A" w:rsidP="00A3710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E04D1A" w:rsidRDefault="00E04D1A" w:rsidP="00A3710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E04D1A" w:rsidRPr="000C2AAC" w:rsidRDefault="00E04D1A" w:rsidP="00A3710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04D1A" w:rsidRPr="000C2AAC" w:rsidTr="00A37108">
        <w:tc>
          <w:tcPr>
            <w:tcW w:w="1418" w:type="dxa"/>
          </w:tcPr>
          <w:p w:rsidR="00E04D1A" w:rsidRPr="000C2AAC" w:rsidRDefault="00E04D1A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E04D1A" w:rsidRPr="000C2AAC" w:rsidRDefault="00E04D1A" w:rsidP="00A3710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E04D1A" w:rsidRPr="000C2AAC" w:rsidTr="00A37108">
        <w:tc>
          <w:tcPr>
            <w:tcW w:w="1418" w:type="dxa"/>
          </w:tcPr>
          <w:p w:rsidR="00E04D1A" w:rsidRPr="000C2AAC" w:rsidRDefault="00E04D1A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E04D1A" w:rsidRPr="000C2AAC" w:rsidRDefault="00E04D1A" w:rsidP="00A3710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D51311" w:rsidRPr="00E04D1A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C89" w:rsidRDefault="00F62C89" w:rsidP="00C81DB8">
      <w:pPr>
        <w:spacing w:after="0" w:line="240" w:lineRule="auto"/>
      </w:pPr>
      <w:r>
        <w:separator/>
      </w:r>
    </w:p>
  </w:endnote>
  <w:endnote w:type="continuationSeparator" w:id="1">
    <w:p w:rsidR="00F62C89" w:rsidRDefault="00F62C8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C89" w:rsidRDefault="00F62C89" w:rsidP="00C81DB8">
      <w:pPr>
        <w:spacing w:after="0" w:line="240" w:lineRule="auto"/>
      </w:pPr>
      <w:r>
        <w:separator/>
      </w:r>
    </w:p>
  </w:footnote>
  <w:footnote w:type="continuationSeparator" w:id="1">
    <w:p w:rsidR="00F62C89" w:rsidRDefault="00F62C8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F0DC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E4B6B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E4B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4B6B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B488D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F0DCA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B25DF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4D1A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C89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657</TotalTime>
  <Pages>7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2015-08-20T07:07:00Z</cp:lastPrinted>
  <dcterms:created xsi:type="dcterms:W3CDTF">2015-04-23T03:41:00Z</dcterms:created>
  <dcterms:modified xsi:type="dcterms:W3CDTF">2015-08-20T07:11:00Z</dcterms:modified>
</cp:coreProperties>
</file>