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522C9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22C97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522C9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841229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522C97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522C9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22C97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522C9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พระราชบัญญัติภาษีโรงเรือนและที่ดินพ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2475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08:54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พระราชบัญญัติภาษีโรงเรือนและที่ดินพ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2475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โรงเรือนและที่ดินจากทรัพย์สินที่เป็นโรงเรือนหรือสิ่งปลูกสร้างอย่างอื่นๆและที่ดินที่ใช้ต่อเนื่องกับโรงเรือนหรือสิ่งปลูกสร้างอย่างอื่นนั้นโดยมีหลักเกณฑ์วิธีการและเงื่อนไข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เมืองพัทยา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ประชาสัมพันธ์ขั้นตอนและ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วิธีการชำระภาษี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แจ้งให้เจ้าของทรัพย์สินทราบเพื่อยื่นแบบแสดงรายการทรัพย์สิน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>.2)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เจ้าของทรัพย์สินยื่นแบบแสดงรายการทรัพย์สิน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 xml:space="preserve">.2)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ภายในเดือนกุมภาพันธ์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องค์กรปกครองส่วนท้องถิ่นตรวจสอบแบบแสดงรายการทรัพย์สินและแจ้งการประเมินภาษี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>.8)</w:t>
      </w:r>
      <w:r w:rsidRPr="000C2AAC">
        <w:rPr>
          <w:rFonts w:asciiTheme="minorBidi" w:hAnsiTheme="minorBidi"/>
          <w:noProof/>
          <w:sz w:val="32"/>
          <w:szCs w:val="32"/>
        </w:rPr>
        <w:br/>
        <w:t>5.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เจ้าของทรัพย์สินชำระภาษีทันทีหรือชำระภาษีภายในกำหนดเวลา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เจ้าของทรัพย์สินดำเนินการชำระภาษีภายใน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ได้รับแจ้งการประเมินกรณีที่เจ้าของทรัพย์สินชำระภาษีเกินเวลาที่กำหนดจะต้องชำระเงินเพิ่มตามอัตราที่กฎหมายกำหนด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เจ้าของทรัพย์สิน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วันนับแต่ได้รับแจ้งการประเมินโดยผู้บริหารท้องถิ่นชี้ขาดและแจ้งเจ้าของทรัพย์สินทราบภายใน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วันนับจากวันที่เจ้าของทรัพย์สินยื่นอุทธรณ์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>.9)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8.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9.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10.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  <w:t>11.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เจ้าของทรัพย์สินยื่นแบบแสดงรายการทรัพย์สิน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22C97" w:rsidRDefault="00522C97" w:rsidP="00522C97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522C97" w:rsidP="00522C97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วันนับแต่ผู้รับบริการมายื่นคำขอ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พนักงานเจ้าหน้าที่พิจารณาตรวจสอบรายการทรัพย์สินตามแบบแสดงรายการทรัพย์สิน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และแจ้งการประเมินภาษีให้เจ้าของทรัพย์สินดำเนินการชำระภาษี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22C97" w:rsidRDefault="00522C97" w:rsidP="00522C97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522C97" w:rsidP="00522C9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วันนับจากวันที่ยื่นแบบแสดงรายการทรัพย์สิน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.2)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ตามพระราชบัญญัติวิธีปฏิบัติราชการทางปกครองฯ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พนักงานเจ้าหน้าที่ตรวจสอบเอกสารและดำเนินการ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22C97" w:rsidRDefault="00522C97" w:rsidP="00522C97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522C97" w:rsidP="00522C97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กรรมสิทธิ์โรงเรือนและที่ดินพร้อมสำเนาเช่นโฉนดที่ดินใบอนุญาตปลูกสร้างหนังสือสัญญาซื้อขายหรือให้โรงเรือนฯ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ประกอบกิจการพร้อมสำเนาเช่นใบทะเบียนการค้าทะเบียนพาณิชย์ทะเบียนภาษีมูลค่าเพิ่มหรือใบอนุญา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ประกอบกิจการค้าของฝ่ายสิ่งแวดล้อม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สัญญาเช่าอาคาร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หนังสือรับรองนิติบุคคลและงบแสดงฐานะการเงิน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522C97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แจ้งผ่านศูนย์รับเรื่องร้องเรียน</w:t>
            </w:r>
            <w:r w:rsidR="00522C9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.044-756-461)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แบบแจ้งรายการเพื่อเสียภาษีโรงเรือนและที่ดิน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2)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แบบคำร้องขอให้พิจารณาการประเมินภาษีโรงเรือนและที่ดิน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9)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522C97" w:rsidRPr="000C2AAC" w:rsidTr="00921BC7">
        <w:tc>
          <w:tcPr>
            <w:tcW w:w="1418" w:type="dxa"/>
          </w:tcPr>
          <w:p w:rsidR="00522C97" w:rsidRPr="000C2AAC" w:rsidRDefault="00522C97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522C97" w:rsidRPr="000C2AAC" w:rsidRDefault="00522C97" w:rsidP="00921BC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522C97" w:rsidRPr="000C2AAC" w:rsidTr="00921BC7">
        <w:tc>
          <w:tcPr>
            <w:tcW w:w="1418" w:type="dxa"/>
          </w:tcPr>
          <w:p w:rsidR="00522C97" w:rsidRPr="000C2AAC" w:rsidRDefault="00522C97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522C97" w:rsidRPr="000C2AAC" w:rsidRDefault="00522C97" w:rsidP="00921BC7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522C97" w:rsidRPr="000C2AAC" w:rsidTr="00921BC7">
        <w:tc>
          <w:tcPr>
            <w:tcW w:w="1418" w:type="dxa"/>
          </w:tcPr>
          <w:p w:rsidR="00522C97" w:rsidRPr="000C2AAC" w:rsidRDefault="00522C97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522C97" w:rsidRDefault="00522C97" w:rsidP="00921BC7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522C97" w:rsidRDefault="00522C97" w:rsidP="00921BC7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522C97" w:rsidRPr="000C2AAC" w:rsidRDefault="00522C97" w:rsidP="00921BC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522C97" w:rsidRPr="000C2AAC" w:rsidTr="00921BC7">
        <w:tc>
          <w:tcPr>
            <w:tcW w:w="1418" w:type="dxa"/>
          </w:tcPr>
          <w:p w:rsidR="00522C97" w:rsidRPr="000C2AAC" w:rsidRDefault="00522C97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522C97" w:rsidRPr="000C2AAC" w:rsidRDefault="00522C97" w:rsidP="00921BC7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522C97" w:rsidRPr="000C2AAC" w:rsidTr="00921BC7">
        <w:tc>
          <w:tcPr>
            <w:tcW w:w="1418" w:type="dxa"/>
          </w:tcPr>
          <w:p w:rsidR="00522C97" w:rsidRPr="000C2AAC" w:rsidRDefault="00522C97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522C97" w:rsidRPr="000C2AAC" w:rsidRDefault="00522C97" w:rsidP="00921BC7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นายยุทธภูมิ  ธีระวัฒนา</w:t>
            </w:r>
          </w:p>
        </w:tc>
      </w:tr>
    </w:tbl>
    <w:p w:rsidR="0064558D" w:rsidRPr="00522C97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C1E" w:rsidRDefault="00B30C1E" w:rsidP="00C81DB8">
      <w:pPr>
        <w:spacing w:after="0" w:line="240" w:lineRule="auto"/>
      </w:pPr>
      <w:r>
        <w:separator/>
      </w:r>
    </w:p>
  </w:endnote>
  <w:endnote w:type="continuationSeparator" w:id="1">
    <w:p w:rsidR="00B30C1E" w:rsidRDefault="00B30C1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C1E" w:rsidRDefault="00B30C1E" w:rsidP="00C81DB8">
      <w:pPr>
        <w:spacing w:after="0" w:line="240" w:lineRule="auto"/>
      </w:pPr>
      <w:r>
        <w:separator/>
      </w:r>
    </w:p>
  </w:footnote>
  <w:footnote w:type="continuationSeparator" w:id="1">
    <w:p w:rsidR="00B30C1E" w:rsidRDefault="00B30C1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84122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5B0579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B057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3BEC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2C4C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22C97"/>
    <w:rsid w:val="00541A32"/>
    <w:rsid w:val="00575FAF"/>
    <w:rsid w:val="00593E8D"/>
    <w:rsid w:val="005B0579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41229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86309"/>
    <w:rsid w:val="00AA7734"/>
    <w:rsid w:val="00AC4ACB"/>
    <w:rsid w:val="00AE6A9D"/>
    <w:rsid w:val="00AF4A06"/>
    <w:rsid w:val="00B23DA2"/>
    <w:rsid w:val="00B30C1E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6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2015-08-20T07:18:00Z</cp:lastPrinted>
  <dcterms:created xsi:type="dcterms:W3CDTF">2015-04-23T03:41:00Z</dcterms:created>
  <dcterms:modified xsi:type="dcterms:W3CDTF">2015-08-20T07:18:00Z</dcterms:modified>
</cp:coreProperties>
</file>