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การรับชำระภาษีป้าย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D60F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60F8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D60F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52E0F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การรับชำระภาษีป้าย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D60F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D60F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D60F8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D60F8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ภาษีป้ายพ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2510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08:51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D60F8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ตามพระราชบัญญัติภาษีป้ายพ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ป้ายแสดงชื่อยี่ห้อหรือเครื่องหมายที่ใช้เพื่อการประกอบการค้าหรือประกอบกิจการอื่นหรือโฆษณาการค้าหรือกิจการอื่นเพื่อหารายได้โดยมีหลักเกณฑ์วิธีการและเงื่อนไข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เทศบาลหรือองค์การบริหารส่วนตำบล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แจ้งให้เจ้าของป้ายทราบเพื่อยื่นแบบแสดงรายการภาษีป้าย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>. 1)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เจ้าของป้ายยื่นแบบแสดงรายการภาษีป้าย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 xml:space="preserve">.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ภายในเดือนมีนาคม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องค์กรปกครองส่วนท้องถิ่นตรวจสอบแบบแสดงรายการภาษีป้ายและแจ้งการประเมินภาษีป้าย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>. 3)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เจ้าของป้ายชำระภาษีทันทีหรือชำระภาษีภายในกำหนดเวลา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กรณีที่เจ้าของป้ายชำระภาษีเกินเวลาที่กำหนด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วันนับแต่ได้รับแจ้งการประเมิน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ต้องชำระภาษีและเงินเพิ่ม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เจ้าของป้าย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วันนับแต่ได้รับแจ้งการประเมินเพื่อให้ผู้บริหารท้องถิ่นชี้ขาดและแจ้งให้ผู้เสียภาษีทราบตามแบบ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</w:t>
      </w:r>
      <w:r w:rsidRPr="000C2AAC">
        <w:rPr>
          <w:rFonts w:asciiTheme="minorBidi" w:hAnsiTheme="minorBidi"/>
          <w:noProof/>
          <w:sz w:val="32"/>
          <w:szCs w:val="32"/>
        </w:rPr>
        <w:t xml:space="preserve">.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ภายในระยะเวลา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วันนับแต่วันที่ได้รับอุทธรณ์ตามพระราชบัญญัติภาษีป้ายพ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2510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2558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เจ้าของป้ายยื่นแบบแสดงรายการภาษีป้าย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60F88" w:rsidRDefault="00D60F88" w:rsidP="00D60F8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D60F88" w:rsidP="00D60F88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ภายในเดือนมีนาคมของทุกปี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พนักงานเจ้าหน้าที่พิจารณาตรวจสอบรายการป้ายตามแบบแสดงรายการภาษีป้าย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60F88" w:rsidRDefault="00D60F88" w:rsidP="00D60F8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D60F88" w:rsidP="00D60F88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วันนับจากวันที่ยื่นแสดงรายการภาษีป้าย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เจ้าของป้ายชำระภาษี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60F88" w:rsidRDefault="00D60F88" w:rsidP="00D60F8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D60F88" w:rsidP="00D60F88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วันนับแต่ได้รับแจ้งการประเมิน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กรณีชำระเกิน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วันจะต้องชำระเงินเพิ่มตามอัตราที่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กฎหมายกำหนด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พนักงานเจ้าหน้าที่ตรวนสอบเอกสารและดำเนินการ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D60F88" w:rsidRDefault="00D60F88" w:rsidP="00D60F88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D60F88" w:rsidP="00D60F88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46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แผนผังแสดงสถานที่ตั้งหรือแสดงป้ายรายละเอียดเกี่ยวกับป้ายวันเดือนปีที่ติดตั้งหรือแสดง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หลักฐานการประกอบกิจการเช่นสำเนาใบทะเบียนการค้าสำเนาทะเบียนพาณิชย์สำเนาทะเบียนภาษีมูลค่าเพิ่ม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สำเนาใบเสร็จรับเงินภาษีป้าย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</w:t>
            </w:r>
            <w:r w:rsidR="00D60F8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.044-756-461)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1)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แบบยื่นอุทธรณ์ภาษีป้าย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4)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D60F88" w:rsidRPr="000C2AAC" w:rsidTr="00921BC7">
        <w:tc>
          <w:tcPr>
            <w:tcW w:w="1418" w:type="dxa"/>
          </w:tcPr>
          <w:p w:rsidR="00D60F88" w:rsidRPr="000C2AAC" w:rsidRDefault="00D60F88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D60F88" w:rsidRPr="000C2AAC" w:rsidRDefault="00D60F88" w:rsidP="00921BC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D60F88" w:rsidRPr="000C2AAC" w:rsidTr="00921BC7">
        <w:tc>
          <w:tcPr>
            <w:tcW w:w="1418" w:type="dxa"/>
          </w:tcPr>
          <w:p w:rsidR="00D60F88" w:rsidRPr="000C2AAC" w:rsidRDefault="00D60F88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D60F88" w:rsidRPr="000C2AAC" w:rsidRDefault="00D60F88" w:rsidP="00921BC7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D60F88" w:rsidRPr="000C2AAC" w:rsidTr="00921BC7">
        <w:tc>
          <w:tcPr>
            <w:tcW w:w="1418" w:type="dxa"/>
          </w:tcPr>
          <w:p w:rsidR="00D60F88" w:rsidRPr="000C2AAC" w:rsidRDefault="00D60F88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D60F88" w:rsidRDefault="00D60F88" w:rsidP="00921BC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D60F88" w:rsidRDefault="00D60F88" w:rsidP="00921BC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D60F88" w:rsidRPr="000C2AAC" w:rsidRDefault="00D60F88" w:rsidP="00921BC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D60F88" w:rsidRPr="000C2AAC" w:rsidTr="00921BC7">
        <w:tc>
          <w:tcPr>
            <w:tcW w:w="1418" w:type="dxa"/>
          </w:tcPr>
          <w:p w:rsidR="00D60F88" w:rsidRPr="000C2AAC" w:rsidRDefault="00D60F88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D60F88" w:rsidRPr="000C2AAC" w:rsidRDefault="00D60F88" w:rsidP="00921BC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D60F88" w:rsidRPr="000C2AAC" w:rsidTr="00921BC7">
        <w:tc>
          <w:tcPr>
            <w:tcW w:w="1418" w:type="dxa"/>
          </w:tcPr>
          <w:p w:rsidR="00D60F88" w:rsidRPr="000C2AAC" w:rsidRDefault="00D60F88" w:rsidP="00921BC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D60F88" w:rsidRPr="000C2AAC" w:rsidRDefault="00D60F88" w:rsidP="00D60F88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D51311" w:rsidRPr="00D60F88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 w:hint="cs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8F" w:rsidRDefault="0089678F" w:rsidP="00C81DB8">
      <w:pPr>
        <w:spacing w:after="0" w:line="240" w:lineRule="auto"/>
      </w:pPr>
      <w:r>
        <w:separator/>
      </w:r>
    </w:p>
  </w:endnote>
  <w:endnote w:type="continuationSeparator" w:id="1">
    <w:p w:rsidR="0089678F" w:rsidRDefault="0089678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8F" w:rsidRDefault="0089678F" w:rsidP="00C81DB8">
      <w:pPr>
        <w:spacing w:after="0" w:line="240" w:lineRule="auto"/>
      </w:pPr>
      <w:r>
        <w:separator/>
      </w:r>
    </w:p>
  </w:footnote>
  <w:footnote w:type="continuationSeparator" w:id="1">
    <w:p w:rsidR="0089678F" w:rsidRDefault="0089678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52E0F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1086C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1086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452C5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60C06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086C"/>
    <w:rsid w:val="00811134"/>
    <w:rsid w:val="0085230C"/>
    <w:rsid w:val="00862FC5"/>
    <w:rsid w:val="0087182F"/>
    <w:rsid w:val="0087509D"/>
    <w:rsid w:val="0089678F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60F8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2E0F"/>
    <w:rsid w:val="00F5490C"/>
    <w:rsid w:val="00F62F55"/>
    <w:rsid w:val="00F8122B"/>
    <w:rsid w:val="00FB1CB8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656</TotalTime>
  <Pages>6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2015-08-20T07:17:00Z</cp:lastPrinted>
  <dcterms:created xsi:type="dcterms:W3CDTF">2015-04-23T03:41:00Z</dcterms:created>
  <dcterms:modified xsi:type="dcterms:W3CDTF">2015-08-20T07:17:00Z</dcterms:modified>
</cp:coreProperties>
</file>