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67ED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67ED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67ED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2F08E7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การขอใบอนุญาตประกอบกิจการที่เป็นอันตรายต่อสุขภาพ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E67ED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E67EDD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E67EDD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กฎกระทรวงกำหนดหลักเกณฑ์วิธีการและมาตรการในการควบคุมสถานประกอบกิจการที่เป็นอันตรายต่อสุขภาพพ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07:35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4E2A5A" w:rsidRDefault="004E2A5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ผู้ใดประสงค์ขอใบอนุญาตประกอบกิจการที่เป็นอันตรายต่อสุขภาพในแต่ละประเภทกิจการ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4E2A5A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สำเนาใบอนุญาตหรือเอกสารหลักฐานตามกฎหมายอื่นที่เกี่ยวข้องตามประเภทกิจการที่ขออนุญาต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4E2A5A">
        <w:rPr>
          <w:rFonts w:asciiTheme="minorBidi" w:hAnsiTheme="minorBidi"/>
          <w:noProof/>
          <w:sz w:val="32"/>
          <w:szCs w:val="32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สภาพสุขลักษณะของสถานประกอบกิจการแต่ละประเภทกิจการต้องถูกต้องตามหลักเกณฑ์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4E2A5A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>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ผู้ขอรับใบอนุญาตยื่นคำขอรับใบอนุญาตประกอบกิจการที่เป็นอันตรายต่อสุขภาพ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E2A5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E2A5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แจ้งคำสั่งไม่ออกใบอนุญาตประกอบกิจการที่เป็นอันตรายต่อสุขภาพ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ในแต่ละประเภทกิจการ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แก่ผู้ขอ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วันนับแต่วันที่เอกสารถูกต้องและครบถ้วนให้แจ้งการขยายเวลาให้ผู้ขออนุญาต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ตามประเภทกิจการที่เป็นอันตรายต่อสุขภาพที่มีข้อกำหนดของท้องถิ่น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ผู้ประกอบการยื่นคำขอรับบอนุญาตต่อพนักงานเจ้าหน้าที่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E67EDD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E67ED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E67EDD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4E2A5A" w:rsidRPr="000C2AAC" w:rsidRDefault="004E2A5A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4E2A5A" w:rsidRPr="000C2AAC" w:rsidRDefault="004E2A5A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เอกสารสิทธิ์หรือสัญญาเช่าหรือสิทธิอื่นใด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สำเนาใบอนุญาตตามกฎหมายอื่นที่เกี่ยวข้องในแต่ละประเภทกิจการเช่นใบอนุญาตตามพ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โรงงานพ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2535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โรงแรมพ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การเดินเรือในน่านน้ำไทยพ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เป็นต้น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เฉพาะกิจการที่กฎหมายกำหนดให้มีการประเมินผลกระทบเช่นรายงานการวิเคราะห์ผลกระทบ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(EIA)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รายงานการประเมินผลกระทบต่อสุขภาพ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(HIA)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ผลการตรวจวัดคุณภาพด้านสิ่งแวดล้อม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ในแต่ละประเภทกิจการที่กำหนด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ใบรับรองแพทย์และหลักฐานแสดงว่าผ่านการอบรมเรื่องสุขาภิบาลอาหาร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กรณียื่นขออนุญาตกิจการที่เกี่ยวข้องกับอาหาร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เอกสารและหลักฐานอื่นๆตามที่ราชการส่วนท้องถิ่นประกาศกำหนดในแต่ละประเภทกิจการ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อัตราค่าธรรมเนียมใบอนุญาตประกอบกิจการที่เป็นอันตรายต่อสุขภาพฉบับละไม่เกิน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คิดตามประเภทและขนาดของกิจการ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)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4E2A5A" w:rsidRDefault="004E2A5A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E67EDD" w:rsidRPr="000C2AAC" w:rsidTr="0007500D">
        <w:tc>
          <w:tcPr>
            <w:tcW w:w="1418" w:type="dxa"/>
          </w:tcPr>
          <w:p w:rsidR="00E67EDD" w:rsidRPr="000C2AAC" w:rsidRDefault="00E67EDD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E67EDD" w:rsidRPr="000C2AAC" w:rsidRDefault="00E67EDD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E67EDD" w:rsidRPr="000C2AAC" w:rsidTr="0007500D">
        <w:tc>
          <w:tcPr>
            <w:tcW w:w="1418" w:type="dxa"/>
          </w:tcPr>
          <w:p w:rsidR="00E67EDD" w:rsidRPr="000C2AAC" w:rsidRDefault="00E67EDD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E67EDD" w:rsidRPr="000C2AAC" w:rsidRDefault="00E67EDD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E67EDD" w:rsidRPr="000C2AAC" w:rsidTr="0007500D">
        <w:tc>
          <w:tcPr>
            <w:tcW w:w="1418" w:type="dxa"/>
          </w:tcPr>
          <w:p w:rsidR="00E67EDD" w:rsidRPr="000C2AAC" w:rsidRDefault="00E67EDD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E67EDD" w:rsidRDefault="00E67EDD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E67EDD" w:rsidRPr="000C2AAC" w:rsidRDefault="00E67EDD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67EDD" w:rsidRPr="000C2AAC" w:rsidTr="0007500D">
        <w:tc>
          <w:tcPr>
            <w:tcW w:w="1418" w:type="dxa"/>
          </w:tcPr>
          <w:p w:rsidR="00E67EDD" w:rsidRPr="000C2AAC" w:rsidRDefault="00E67EDD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E67EDD" w:rsidRPr="000C2AAC" w:rsidRDefault="00E67EDD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E67EDD" w:rsidRPr="000C2AAC" w:rsidTr="0007500D">
        <w:tc>
          <w:tcPr>
            <w:tcW w:w="1418" w:type="dxa"/>
          </w:tcPr>
          <w:p w:rsidR="00E67EDD" w:rsidRPr="000C2AAC" w:rsidRDefault="00E67EDD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E67EDD" w:rsidRPr="000C2AAC" w:rsidRDefault="00E67EDD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D51311" w:rsidRPr="00E67EDD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1E0" w:rsidRDefault="00D811E0" w:rsidP="00C81DB8">
      <w:pPr>
        <w:spacing w:after="0" w:line="240" w:lineRule="auto"/>
      </w:pPr>
      <w:r>
        <w:separator/>
      </w:r>
    </w:p>
  </w:endnote>
  <w:endnote w:type="continuationSeparator" w:id="1">
    <w:p w:rsidR="00D811E0" w:rsidRDefault="00D811E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1E0" w:rsidRDefault="00D811E0" w:rsidP="00C81DB8">
      <w:pPr>
        <w:spacing w:after="0" w:line="240" w:lineRule="auto"/>
      </w:pPr>
      <w:r>
        <w:separator/>
      </w:r>
    </w:p>
  </w:footnote>
  <w:footnote w:type="continuationSeparator" w:id="1">
    <w:p w:rsidR="00D811E0" w:rsidRDefault="00D811E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2F08E7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9538C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9538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F08E7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2A5A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538C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11E0"/>
    <w:rsid w:val="00D94E0A"/>
    <w:rsid w:val="00E00F3F"/>
    <w:rsid w:val="00E01AA0"/>
    <w:rsid w:val="00E06DC1"/>
    <w:rsid w:val="00E279FB"/>
    <w:rsid w:val="00E33AD5"/>
    <w:rsid w:val="00E56012"/>
    <w:rsid w:val="00E668EE"/>
    <w:rsid w:val="00E67EDD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A7A2D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653</TotalTime>
  <Pages>10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2015-08-20T05:01:00Z</cp:lastPrinted>
  <dcterms:created xsi:type="dcterms:W3CDTF">2015-04-23T03:41:00Z</dcterms:created>
  <dcterms:modified xsi:type="dcterms:W3CDTF">2015-08-20T05:01:00Z</dcterms:modified>
</cp:coreProperties>
</file>