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B544A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B544A0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B544A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8E344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การขอใบอนุญาตจำหน่ายสินค้าในที่หรือทางสาธารณะ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B544A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B544A0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B544A0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08:23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จำหน่ายสินค้าในที่หรือทางสาธารณะ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3413B2">
        <w:rPr>
          <w:rFonts w:asciiTheme="minorBidi" w:hAnsiTheme="minorBidi"/>
          <w:noProof/>
          <w:sz w:val="32"/>
          <w:szCs w:val="32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สภาพสุขลักษณะของสถานประกอบการต้องถูกต้องตามหลักเกณฑ์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3413B2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>(3)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จำหน่ายสินค้าในที่หรือทางสาธารณะ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B544A0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544A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544A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B544A0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544A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544A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หากผู้ขอใบอนุญาตไม่แก้ไขคำขอหรือไม่ส่งเอกสารเพิ่มเติมให้ครบถ้วนตามที่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B544A0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544A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544A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อกใบอนุญาตจำหน่ายสินค้าในที่หรือทางสาธารณะ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B544A0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544A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544A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2.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B544A0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544A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544A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พนักงานเจ้าหน้าที่ตรวจสอบเอกสารและดำเนินการ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B544A0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B544A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B544A0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3413B2" w:rsidRDefault="003413B2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3413B2" w:rsidRDefault="003413B2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3413B2" w:rsidRDefault="003413B2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3413B2" w:rsidRPr="000C2AAC" w:rsidRDefault="003413B2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แผนที่สังเขปแสดงที่ตั้งจำหน่ายอาหาร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กรณีเร่ขายไม่ต้องมีแผนที่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รับใบอนุญาตและผู้จำหน่ายอาหารหรือเอกสารหลักฐานที่แสดงว่าผ่านการอบรมหลักสูตรสุขาภิบาล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กรณีจำหน่ายสินค้าประเภทอาหาร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เอกสารและหลักฐานอื่นๆตามที่ราชการส่วนท้องถิ่นประกาศกำหนด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3413B2" w:rsidRPr="000C2AAC" w:rsidRDefault="003413B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อัตราค่าธรรมเนียมใบอนุญาตจำหน่ายสินค้าในที่หรือทางสาธารณะ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จำหน่ายโดยลักษณะวิธีการจัดวางสินค้าในที่หนึ่งที่ใดโดยปกติฉบับละไม่เกิน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ข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จำหน่ายโดยลักษณะการเร่ขายฉบับละไม่เกิน 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 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แจ้งผ่านศูนย์รับเรื่องร้องเรียนองค์การบริหารส่วนตำบลลุงเขว้า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แบบฟอร์มให้เป็นไปตามข้อกำหนดของท้องถิ่น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B544A0" w:rsidRPr="000C2AAC" w:rsidTr="0007500D">
        <w:tc>
          <w:tcPr>
            <w:tcW w:w="1418" w:type="dxa"/>
          </w:tcPr>
          <w:p w:rsidR="00B544A0" w:rsidRPr="000C2AAC" w:rsidRDefault="00B544A0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B544A0" w:rsidRPr="000C2AAC" w:rsidRDefault="00B544A0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B544A0" w:rsidRPr="000C2AAC" w:rsidTr="0007500D">
        <w:tc>
          <w:tcPr>
            <w:tcW w:w="1418" w:type="dxa"/>
          </w:tcPr>
          <w:p w:rsidR="00B544A0" w:rsidRPr="000C2AAC" w:rsidRDefault="00B544A0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B544A0" w:rsidRPr="000C2AAC" w:rsidRDefault="00B544A0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B544A0" w:rsidRPr="000C2AAC" w:rsidTr="0007500D">
        <w:tc>
          <w:tcPr>
            <w:tcW w:w="1418" w:type="dxa"/>
          </w:tcPr>
          <w:p w:rsidR="00B544A0" w:rsidRPr="000C2AAC" w:rsidRDefault="00B544A0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B544A0" w:rsidRDefault="00B544A0" w:rsidP="0007500D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B544A0" w:rsidRPr="000C2AAC" w:rsidRDefault="00B544A0" w:rsidP="0007500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B544A0" w:rsidRPr="000C2AAC" w:rsidTr="0007500D">
        <w:tc>
          <w:tcPr>
            <w:tcW w:w="1418" w:type="dxa"/>
          </w:tcPr>
          <w:p w:rsidR="00B544A0" w:rsidRPr="000C2AAC" w:rsidRDefault="00B544A0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B544A0" w:rsidRPr="000C2AAC" w:rsidRDefault="00B544A0" w:rsidP="0007500D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B544A0" w:rsidRPr="000C2AAC" w:rsidTr="0007500D">
        <w:tc>
          <w:tcPr>
            <w:tcW w:w="1418" w:type="dxa"/>
          </w:tcPr>
          <w:p w:rsidR="00B544A0" w:rsidRPr="000C2AAC" w:rsidRDefault="00B544A0" w:rsidP="0007500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B544A0" w:rsidRPr="000C2AAC" w:rsidRDefault="00B544A0" w:rsidP="0007500D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นายยุทธภูมิ  ธีระวัฒนา</w:t>
            </w:r>
          </w:p>
        </w:tc>
      </w:tr>
    </w:tbl>
    <w:p w:rsidR="003F4A0D" w:rsidRPr="00B544A0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B544A0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922" w:rsidRDefault="00574922" w:rsidP="00C81DB8">
      <w:pPr>
        <w:spacing w:after="0" w:line="240" w:lineRule="auto"/>
      </w:pPr>
      <w:r>
        <w:separator/>
      </w:r>
    </w:p>
  </w:endnote>
  <w:endnote w:type="continuationSeparator" w:id="1">
    <w:p w:rsidR="00574922" w:rsidRDefault="0057492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922" w:rsidRDefault="00574922" w:rsidP="00C81DB8">
      <w:pPr>
        <w:spacing w:after="0" w:line="240" w:lineRule="auto"/>
      </w:pPr>
      <w:r>
        <w:separator/>
      </w:r>
    </w:p>
  </w:footnote>
  <w:footnote w:type="continuationSeparator" w:id="1">
    <w:p w:rsidR="00574922" w:rsidRDefault="0057492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E344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4441F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4441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413B2"/>
    <w:rsid w:val="00352D56"/>
    <w:rsid w:val="00353030"/>
    <w:rsid w:val="00357299"/>
    <w:rsid w:val="00394708"/>
    <w:rsid w:val="003C25A4"/>
    <w:rsid w:val="003F489A"/>
    <w:rsid w:val="003F4A0D"/>
    <w:rsid w:val="00422EAB"/>
    <w:rsid w:val="0044441F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492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8E3449"/>
    <w:rsid w:val="008F05B9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44A0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34A3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7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2015-08-20T04:58:00Z</cp:lastPrinted>
  <dcterms:created xsi:type="dcterms:W3CDTF">2015-04-23T03:41:00Z</dcterms:created>
  <dcterms:modified xsi:type="dcterms:W3CDTF">2015-08-20T04:58:00Z</dcterms:modified>
</cp:coreProperties>
</file>