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การขอใบอนุญาตจัดตั้งตลาด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5078F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078F1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5078F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D115D3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การขอใบอนุญาตจัดตั้งตลาด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5078F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078F1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5078F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และที่แก้ไขเพิ่มเติมพ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2550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กฎกระทรวงว่าด้วยสุขลักษณะของตลาดพ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พระราชบัญญัติการสาธารณสุขพ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2535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18/07/2015 07:52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BE5EF2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lastRenderedPageBreak/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หลักเกณฑ์วิธีการ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ผู้ใดประสงค์ขอใบอนุญาตจัดตั้งตลาด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กเว้นกระทรวงทบวงกรมราชการส่วนท้องถิ่นหรือองค์กรของรัฐที่ได้จัดตั้งตลาดขึ้นตามอำนาจหน้าที่แต่ต้องปฏิบัติตาม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ยื่นขออนุญาตต่อเจ้าพนักงานท้องถิ่นหรือพนักงานเจ้าหน้าที่ที่รับผิดชอบโดยยื่นคำขอตามแบบฟอร์มที่กฎหมายกำหนดพร้อมทั้งเอกสารประกอบการขออนุญาตตามข้อกำหนดของท้องถิ่นณกลุ่ม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กอง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ฝ่ายที่รับผิดชอบ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</w:t>
      </w:r>
      <w:r w:rsidR="00BE5EF2">
        <w:rPr>
          <w:rFonts w:asciiTheme="minorBidi" w:hAnsiTheme="minorBidi"/>
          <w:noProof/>
          <w:sz w:val="32"/>
          <w:szCs w:val="32"/>
        </w:rPr>
        <w:t>)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</w:t>
      </w:r>
      <w:r w:rsidR="00BE5EF2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/>
          <w:noProof/>
          <w:sz w:val="32"/>
          <w:szCs w:val="32"/>
        </w:rPr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สำเนาใบอนุญาตหรือเอกสารหลักฐานตามกฎหมายอื่นที่เกี่ยวข้อง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</w:t>
      </w:r>
      <w:r w:rsidR="00BE5EF2">
        <w:rPr>
          <w:rFonts w:asciiTheme="minorBidi" w:hAnsiTheme="minorBidi"/>
          <w:noProof/>
          <w:sz w:val="32"/>
          <w:szCs w:val="32"/>
        </w:rPr>
        <w:t xml:space="preserve">  </w:t>
      </w:r>
      <w:r w:rsidRPr="000C2AAC">
        <w:rPr>
          <w:rFonts w:asciiTheme="minorBidi" w:hAnsiTheme="minorBidi"/>
          <w:noProof/>
          <w:sz w:val="32"/>
          <w:szCs w:val="32"/>
        </w:rPr>
        <w:t xml:space="preserve">(3)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สภาพสุขลักษณะของสถานประกอบกิจการต้องถูกต้องตามหลักเกณฑ์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</w:t>
      </w:r>
      <w:r w:rsidR="00BE5EF2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/>
          <w:noProof/>
          <w:sz w:val="32"/>
          <w:szCs w:val="32"/>
        </w:rPr>
        <w:t>(4) ......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เพิ่มเติมตามหลักเกณฑ์วิธีการและเงื่อนไขการขอและการออกใบอนุญาตและตามแบบที่ราชการส่วนท้องถิ่นกำหนด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....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และแจ้งผลการพิจารณา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ผู้ขอรับใบอนุญาตยื่นคำขอรับใบอนุญาตจัดตั้งตลาดพร้อมหลักฐานที่ท้องถิ่นกำหนด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5078F1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5078F1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5078F1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เจ้าหน้าที่ตรวจสอบความถูกต้องของคำขอและความครบถ้วนของเอกสารหลักฐานทันที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กรณีไม่ถูกต้อง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ครบถ้วนเจ้าหน้าที่แจ้งต่อผู้ยื่นคำขอให้แก้ไข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หากไม่สามารถดำเนินการได้ในขณะนั้นให้จัดทำบันทึกความบกพร่องและรายการเอกสารหรือ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5078F1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5078F1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5078F1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ากผู้ขอใบอนุญาตไม่แก้ไขคำขอหรือไม่ส่งเอกสารเพิ่มเติมให้ครบถ้วนตามที่กำหนดในแบบบันทึกความบกพร่องให้เจ้าหน้าที่ส่งคืนคำขอและเอกสารพร้อมแจ้งเป็นหนังสือถึงเหตุแห่งการคืนด้วยและแจ้งสิทธิในการอุทธรณ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อุทธรณ์ตามพ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วิธีปฏิบัติราชการทางปกครองพ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2539))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เจ้าหน้าที่ตรวจสถานที่ด้านสุขลักษณะ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กรณีถูกต้องตามหลักเกณฑ์ด้านสุขลักษณะเสนอพิจารณาออกใบอนุญาต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กรณีไม่ถูกต้องตามหลักเกณฑ์ด้านสุขลักษณะ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แนะนำให้ปรับปรุงแก้ไขด้านสุขลักษณะ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5078F1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5078F1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5078F1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กฎหมาย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กำหนดภายใน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วันนับแต่วันที่เอกสารถูกต้องและครบถ้วน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2535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มาตรา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วิธีปฏิบัติราชการทางปกครอง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2)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2557)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คำสั่งไม่อนุญาต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 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หากพ้นกำหนดถือว่าไม่ประสงค์จะรับใบอนุญาตเว้นแต่จะมีเหตุหรือข้อแก้ตัวอันสมคว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แจ้งคำสั่งไม่ออกใบอนุญาตจัดตั้งตลาดแก่ผู้ขออนุญาต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ทราบพร้อมแจ้งสิทธิในการอุทธรณ์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5078F1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 w:rsidR="005078F1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5078F1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5078F1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วันนับแต่วันที่เอกสารถูกต้องและครบถ้วนให้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แจ้งการขยายเวลาให้ผู้ขออนุญาตทราบทุก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วันจนกว่าจะพิจารณาแล้วเสร็จพร้อมสำเนาแจ้งสำนักก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ทราบ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5078F1">
            <w:pPr>
              <w:tabs>
                <w:tab w:val="left" w:pos="360"/>
              </w:tabs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กรณีมีคำสั่งอนุญาต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แจ้งให้ผู้ขออนุญาตมาชำระค่าธรรมเนียมตามอัตราและระยะเวลาที่ท้องถิ่นกำหนด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5078F1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5078F1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5078F1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กรณีไม่ชำระตามระยะเวลาที่กำหนดจะต้องเสียค่าปรับเพิ่มขึ้นอีกร้อยละ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ของจำนวนเงินที่ค้างชำระ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5078F1" w:rsidRDefault="005078F1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noProof/>
                <w:sz w:val="32"/>
                <w:szCs w:val="32"/>
              </w:rPr>
            </w:pPr>
          </w:p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5078F1" w:rsidRDefault="005078F1" w:rsidP="00313D38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</w:p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5078F1" w:rsidRDefault="005078F1" w:rsidP="00313D38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</w:p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พนักงานเจ้าหน้าที่ตรวจเอกสารและดำเนินการ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5078F1" w:rsidRDefault="005078F1" w:rsidP="00452B6B">
            <w:pPr>
              <w:rPr>
                <w:rFonts w:asciiTheme="minorBidi" w:hAnsiTheme="minorBidi"/>
                <w:noProof/>
                <w:sz w:val="32"/>
                <w:szCs w:val="32"/>
              </w:rPr>
            </w:pP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5078F1" w:rsidRDefault="005078F1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</w:p>
          <w:p w:rsidR="005078F1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5078F1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5078F1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5078F1" w:rsidRDefault="005078F1" w:rsidP="00452B6B">
            <w:pPr>
              <w:rPr>
                <w:rFonts w:asciiTheme="minorBidi" w:hAnsiTheme="minorBidi"/>
                <w:noProof/>
                <w:sz w:val="32"/>
                <w:szCs w:val="32"/>
              </w:rPr>
            </w:pPr>
          </w:p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ในกรณีที่มีการมอบอำนาจ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หลักฐานที่แสดงการเป็นผู้มีอำนาจลงนามแทนนิติบุคคล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BE5EF2" w:rsidRDefault="00BE5EF2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BE5EF2" w:rsidRDefault="00BE5EF2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ใบอนุญาตตามกฎหมายอื่นที่เกี่ยวข้องเช่นสำเนาใบอนุญาตสิ่งปลูกสร้างอาคารหรือหลักฐานแสดงว่าอาคารนั้นสามารถใช้ประกอบการได้ตามกฎหมายว่าด้วยการควบคุมอาคาร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แผนที่โดยสังเขปแสดงสถานที่ตั้งตลาด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รองแพทย์ของผู้ขายของและผู้ช่วยขายของในตลาดหรือหลักฐานที่แสดงว่าผ่านการอบรมเรื่องสุขาภิบาลอาหารตามหลักสูตรที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ท้องถิ่นกำหนด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อัตราค่าธรรมเนียมใบอนุญาตจัดตั้งตลาดฉบับละไม่เกิน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2,000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บาทต่อปี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5078F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แจ้งผ่านศูนย์รับเรื่องร้องเรียน</w:t>
            </w:r>
            <w:r w:rsidR="005078F1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ระบุส่วนงาน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หน่วยงานที่รับผิดชอบช่องทางการร้องเรียน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แบบคำขอรับใบอนุญาต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แบบฟอร์มเป็นไปตามข้อกำหนดของท้องถิ่น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5078F1" w:rsidRPr="000C2AAC" w:rsidTr="0007500D">
        <w:tc>
          <w:tcPr>
            <w:tcW w:w="1418" w:type="dxa"/>
          </w:tcPr>
          <w:p w:rsidR="005078F1" w:rsidRPr="000C2AAC" w:rsidRDefault="005078F1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5078F1" w:rsidRPr="000C2AAC" w:rsidRDefault="005078F1" w:rsidP="0007500D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/07/2558</w:t>
            </w:r>
          </w:p>
        </w:tc>
      </w:tr>
      <w:tr w:rsidR="005078F1" w:rsidRPr="000C2AAC" w:rsidTr="0007500D">
        <w:tc>
          <w:tcPr>
            <w:tcW w:w="1418" w:type="dxa"/>
          </w:tcPr>
          <w:p w:rsidR="005078F1" w:rsidRPr="000C2AAC" w:rsidRDefault="005078F1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5078F1" w:rsidRPr="000C2AAC" w:rsidRDefault="005078F1" w:rsidP="0007500D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 w:rsidRPr="00293D7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5078F1" w:rsidRPr="000C2AAC" w:rsidTr="0007500D">
        <w:tc>
          <w:tcPr>
            <w:tcW w:w="1418" w:type="dxa"/>
          </w:tcPr>
          <w:p w:rsidR="005078F1" w:rsidRPr="000C2AAC" w:rsidRDefault="005078F1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5078F1" w:rsidRDefault="005078F1" w:rsidP="0007500D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  <w:p w:rsidR="005078F1" w:rsidRPr="000C2AAC" w:rsidRDefault="005078F1" w:rsidP="0007500D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5078F1" w:rsidRPr="000C2AAC" w:rsidTr="0007500D">
        <w:tc>
          <w:tcPr>
            <w:tcW w:w="1418" w:type="dxa"/>
          </w:tcPr>
          <w:p w:rsidR="005078F1" w:rsidRPr="000C2AAC" w:rsidRDefault="005078F1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5078F1" w:rsidRPr="000C2AAC" w:rsidRDefault="005078F1" w:rsidP="0007500D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นายจรูญ  นอกกระโทก</w:t>
            </w:r>
          </w:p>
        </w:tc>
      </w:tr>
      <w:tr w:rsidR="005078F1" w:rsidRPr="000C2AAC" w:rsidTr="0007500D">
        <w:tc>
          <w:tcPr>
            <w:tcW w:w="1418" w:type="dxa"/>
          </w:tcPr>
          <w:p w:rsidR="005078F1" w:rsidRPr="000C2AAC" w:rsidRDefault="005078F1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5078F1" w:rsidRPr="000C2AAC" w:rsidRDefault="005078F1" w:rsidP="0007500D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นายยุทธภูมิ  ธีระวัฒนา</w:t>
            </w:r>
          </w:p>
        </w:tc>
      </w:tr>
    </w:tbl>
    <w:p w:rsidR="0064558D" w:rsidRPr="005078F1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626669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54F5" w:rsidRDefault="001C54F5" w:rsidP="00C81DB8">
      <w:pPr>
        <w:spacing w:after="0" w:line="240" w:lineRule="auto"/>
      </w:pPr>
      <w:r>
        <w:separator/>
      </w:r>
    </w:p>
  </w:endnote>
  <w:endnote w:type="continuationSeparator" w:id="1">
    <w:p w:rsidR="001C54F5" w:rsidRDefault="001C54F5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54F5" w:rsidRDefault="001C54F5" w:rsidP="00C81DB8">
      <w:pPr>
        <w:spacing w:after="0" w:line="240" w:lineRule="auto"/>
      </w:pPr>
      <w:r>
        <w:separator/>
      </w:r>
    </w:p>
  </w:footnote>
  <w:footnote w:type="continuationSeparator" w:id="1">
    <w:p w:rsidR="001C54F5" w:rsidRDefault="001C54F5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D115D3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FA7AD1">
          <w:rPr>
            <w:noProof/>
          </w:rPr>
          <w:t>1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FA7AD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C54F5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078F1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51EC2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E5EF2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15D3"/>
    <w:rsid w:val="00D13F2E"/>
    <w:rsid w:val="00D239AD"/>
    <w:rsid w:val="00D2626C"/>
    <w:rsid w:val="00D3016A"/>
    <w:rsid w:val="00D317AD"/>
    <w:rsid w:val="00D5060E"/>
    <w:rsid w:val="00D51311"/>
    <w:rsid w:val="00D80699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A7AD1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653</TotalTime>
  <Pages>8</Pages>
  <Words>1112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85</cp:revision>
  <cp:lastPrinted>2015-08-20T04:55:00Z</cp:lastPrinted>
  <dcterms:created xsi:type="dcterms:W3CDTF">2015-04-23T03:41:00Z</dcterms:created>
  <dcterms:modified xsi:type="dcterms:W3CDTF">2015-08-20T04:55:00Z</dcterms:modified>
</cp:coreProperties>
</file>