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การขออนุญาตเคลื่อนย้ายอาคาร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6E569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6E569D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6E569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712E8A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การขออนุญาตเคลื่อนย้ายอาคาร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6E569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6E569D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6E569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2522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45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21/07/2015 00:17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ที่ทำการองค์กรปกครองส่วนท้องถิ่นที่จะดำเนินการเคลื่อนย้ายอาคาร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ผู</w:t>
      </w:r>
      <w:r w:rsidR="006E569D">
        <w:rPr>
          <w:rFonts w:ascii="Cordia New" w:hAnsiTheme="minorBidi" w:hint="cs"/>
          <w:noProof/>
          <w:sz w:val="32"/>
          <w:szCs w:val="32"/>
          <w:cs/>
          <w:lang w:bidi="th-TH"/>
        </w:rPr>
        <w:t>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ใดจะเคลื่อนย้ายอาคาร</w:t>
      </w:r>
      <w:r w:rsidR="006E569D">
        <w:rPr>
          <w:rFonts w:asciiTheme="minorBidi" w:hAnsiTheme="minorBidi" w:hint="cs"/>
          <w:noProof/>
          <w:sz w:val="32"/>
          <w:szCs w:val="32"/>
          <w:cs/>
          <w:lang w:bidi="th-TH"/>
        </w:rPr>
        <w:t>ต้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องไ</w:t>
      </w:r>
      <w:r w:rsidR="006E569D">
        <w:rPr>
          <w:rFonts w:asciiTheme="minorBidi" w:hAnsiTheme="minorBidi" w:hint="cs"/>
          <w:noProof/>
          <w:sz w:val="32"/>
          <w:szCs w:val="32"/>
          <w:cs/>
          <w:lang w:bidi="th-TH"/>
        </w:rPr>
        <w:t>ด้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รับใบอนุญาตจากเ</w:t>
      </w:r>
      <w:r w:rsidR="006E569D">
        <w:rPr>
          <w:rFonts w:asciiTheme="minorBidi" w:hAnsiTheme="minorBidi" w:hint="cs"/>
          <w:noProof/>
          <w:sz w:val="32"/>
          <w:szCs w:val="32"/>
          <w:cs/>
          <w:lang w:bidi="th-TH"/>
        </w:rPr>
        <w:t>จ้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าพนักงาน</w:t>
      </w:r>
      <w:r w:rsidR="006E569D">
        <w:rPr>
          <w:rFonts w:asciiTheme="minorBidi" w:hAnsiTheme="minorBidi" w:hint="cs"/>
          <w:noProof/>
          <w:sz w:val="32"/>
          <w:szCs w:val="32"/>
          <w:cs/>
          <w:lang w:bidi="th-TH"/>
        </w:rPr>
        <w:t>ท้อ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งถิ่นโดยเจ้าพนักงานท้องถิ่นต้องตรวจพิจารณาและออกใบอนุญาตหรือมีหนังสือแจ้งคำสั่งไม่อนุญาตพร้อมด้วยเหตุผลให้ผู้ขอรับใบอนุญาต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45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ได้รับคำขอในกรณีมีเหตุจำเป็นที่เจ้าพนักงานท้องถิ่นไม่อาจออกใบอนุญาตหรือยังไม่อาจมีคำสั่งไม่อนุญาตได้ภายในกำหนดเวลาให้ขยายเวลาออกไปได้อีกไม่เกิน </w:t>
      </w:r>
      <w:r w:rsidRPr="000C2AAC">
        <w:rPr>
          <w:rFonts w:asciiTheme="minorBidi" w:hAnsiTheme="minorBidi"/>
          <w:noProof/>
          <w:sz w:val="32"/>
          <w:szCs w:val="32"/>
        </w:rPr>
        <w:t>2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คราวคราวละไม่เกิน </w:t>
      </w:r>
      <w:r w:rsidRPr="000C2AAC">
        <w:rPr>
          <w:rFonts w:asciiTheme="minorBidi" w:hAnsiTheme="minorBidi"/>
          <w:noProof/>
          <w:sz w:val="32"/>
          <w:szCs w:val="32"/>
        </w:rPr>
        <w:t>45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แต่ต้องมีหนังสือแจ้งการขยายเวลาและเหตุจำเป็นแต่ละคราวให้ผู้ขอรับใบอนุญาตทราบก่อนสิ้นกำหนดเวลาหรือตามที่ได้ขยายเวลาไว้นั้นแล้วแต่กรณี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ยื่นขออนุญาตเคลื่อนย้ายอาคารพร้อมเอกสาร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6E569D" w:rsidRDefault="006E569D" w:rsidP="006E569D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6E569D" w:rsidP="006E569D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องค์กรปกครองส่วนท้องถิ่นในพื้นที่ที่จะขออนุญาตเคลื่อนย้ายอาคาร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เจ้าพนักงานท้องถิ่นตรวจพิจารณาเอกสารประกอบการขออนุญาต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6E569D" w:rsidRDefault="006E569D" w:rsidP="006E569D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6E569D" w:rsidP="006E569D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องค์กรปกครองส่วนท้องถิ่นในพื้นที่ที่จะขออนุญาตเคลื่อนย้ายอาคาร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ดำเนินการตรวจสอบการใช้ประโยชน์ที่ดินตามกฎหมายว่าด้วยการผังเมืองตรวจสอบสถานที่ก่อสร้างจัดทำผังบริเวณแผนที่สังเขปตรวจสอบกฎหมายอื่นที่เกี่ยวข้องเช่นประกาศ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กระทรวงคมนาคมเรื่องเขตปลอดภัยในการเดินอากาศเขตปลอดภัยทางทหารฯและพรบ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จัดสรรที่ดินฯ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6E569D" w:rsidRDefault="006E569D" w:rsidP="006E569D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6E569D" w:rsidP="006E569D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องค์กรปกครองส่วนท้องถิ่นในพื้นที่ที่จะขออนุญาตเคลื่อนย้ายอาคาร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6E569D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เจ้าพนักงานท้องถิ่นตรวจพิจารณาแบบแปลนและพิจารณาออกใบอนุญาต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และแจ้งให้ผู้ขอมารับใบอนุญาตเคลื่อนย้ายอาคาร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6E569D" w:rsidRDefault="006E569D" w:rsidP="006E569D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6E569D" w:rsidP="006E569D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องค์กรปกครองส่วนท้องถิ่นในพื้นที่ที่จะขออนุญาตเคลื่อนย้ายอาคาร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45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คำขออนุญาตเคลื่อนย้ายอาคาร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2)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กรณีผู้ขออนุญาตไม่ใช่เจ้าของที่ดินต้องมีหนังสือยินยอมของเจ้าของที่ดินให้เคลื่อนย้ายอาคารไปไว้ในที่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กรณีที่มีการมอบอำนาจต้องมีหนังสือมอบอำนาจติดอากรแสตมป์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บาทพร้อมสำเนาบัตรประจำตัวประชาชนสำเนาทะเบียนบ้านหรือหนังสือเดินทาง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ของผู้มอบและผู้รับมอบอำนาจ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กรณีผู้ขออนุญาตไม่ใช่เจ้าของที่ดิน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สำเนาบัตรประชาชนและสำเนาทะเบียนของผู้มีอำนาจลงนามแทนนิติบุคคลผู้รับมอบอำนาจเจ้าของที่ดิน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กรณีนิติบุคคลเป็นเจ้าของที่ดิน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หนังสือรับรองของสถาปนิกผู้ออกแบบพร้อมสำเนาใบอนุญาตเป็นผู้ประกอบวิชาชีพสถาปัตยกรรมควบคุม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สถาปัตยกรรมควบคุม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หนังสือรับรองของวิศวกรผู้ออกแบบพร้อมสำเนาใบอนุญาตเป็นผู้ประกอบวิชาชีพวิศวกรรมควบคุม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กรณีที่เป็นอาคารมีลักษณะขนาดอยู่ในประเภทวิชาชีพวิศวกรรมควบคุม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แผนผังบริเวณแบบแปลนและรายการประกอบแบบแปลน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รายการคำนวณโครงสร้างพร้อมลงลายมือชื่อเลขทะเบียนของวิศวกรผู้ออกแบบ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หนังสือแสดงความยินยอมของผู้ควบคุมงาน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4)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ที่เป็นอาคารมีลักษณะขนาดอยู่ในประเภทวิชาชีพวิศวกรรมควบคุม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หนังสือแสดงความยินยอมของผู้ควบคุมงาน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4)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กรณีที่เป็นอาคารมีลักษณะขนาดอยู่ในประเภทวิชาชีพสถาปัตยกรรมควบคุม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6E569D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6E569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6E569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จังหวัดนครราชสีมา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30410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0-4475-6461-2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ทางอินเทอร์เน็ต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(http://www.lungkhwao.go.th)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จังหวัดอื่นๆร้องเรียนต่อผู้ว่าราชการจังหวัด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ผ่านศูนย์ดำรงธรรมประจำจังหวัดทุกจังหวัด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E569D" w:rsidRPr="000C2AAC" w:rsidTr="00716560">
        <w:tc>
          <w:tcPr>
            <w:tcW w:w="1418" w:type="dxa"/>
          </w:tcPr>
          <w:p w:rsidR="006E569D" w:rsidRPr="000C2AAC" w:rsidRDefault="006E569D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E569D" w:rsidRPr="000C2AAC" w:rsidRDefault="006E569D" w:rsidP="00716560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6E569D" w:rsidRPr="000C2AAC" w:rsidTr="00716560">
        <w:tc>
          <w:tcPr>
            <w:tcW w:w="1418" w:type="dxa"/>
          </w:tcPr>
          <w:p w:rsidR="006E569D" w:rsidRPr="000C2AAC" w:rsidRDefault="006E569D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E569D" w:rsidRPr="000C2AAC" w:rsidRDefault="006E569D" w:rsidP="00716560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6E569D" w:rsidRPr="000C2AAC" w:rsidTr="00716560">
        <w:tc>
          <w:tcPr>
            <w:tcW w:w="1418" w:type="dxa"/>
          </w:tcPr>
          <w:p w:rsidR="006E569D" w:rsidRPr="000C2AAC" w:rsidRDefault="006E569D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E569D" w:rsidRDefault="006E569D" w:rsidP="00716560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6E569D" w:rsidRDefault="006E569D" w:rsidP="00716560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</w:p>
          <w:p w:rsidR="006E569D" w:rsidRPr="000C2AAC" w:rsidRDefault="006E569D" w:rsidP="00716560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E569D" w:rsidRPr="000C2AAC" w:rsidTr="00716560">
        <w:tc>
          <w:tcPr>
            <w:tcW w:w="1418" w:type="dxa"/>
          </w:tcPr>
          <w:p w:rsidR="006E569D" w:rsidRPr="000C2AAC" w:rsidRDefault="006E569D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E569D" w:rsidRPr="000C2AAC" w:rsidRDefault="006E569D" w:rsidP="00716560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6E569D" w:rsidRPr="000C2AAC" w:rsidTr="00716560">
        <w:tc>
          <w:tcPr>
            <w:tcW w:w="1418" w:type="dxa"/>
          </w:tcPr>
          <w:p w:rsidR="006E569D" w:rsidRPr="000C2AAC" w:rsidRDefault="006E569D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E569D" w:rsidRPr="000C2AAC" w:rsidRDefault="006E569D" w:rsidP="00716560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นายบุญเสริม  แสงจันทร์</w:t>
            </w:r>
          </w:p>
        </w:tc>
      </w:tr>
    </w:tbl>
    <w:p w:rsidR="0064558D" w:rsidRPr="006E569D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E569D" w:rsidRPr="000C2AAC" w:rsidRDefault="006E569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2C87" w:rsidRDefault="00AB2C87" w:rsidP="00C81DB8">
      <w:pPr>
        <w:spacing w:after="0" w:line="240" w:lineRule="auto"/>
      </w:pPr>
      <w:r>
        <w:separator/>
      </w:r>
    </w:p>
  </w:endnote>
  <w:endnote w:type="continuationSeparator" w:id="1">
    <w:p w:rsidR="00AB2C87" w:rsidRDefault="00AB2C87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2C87" w:rsidRDefault="00AB2C87" w:rsidP="00C81DB8">
      <w:pPr>
        <w:spacing w:after="0" w:line="240" w:lineRule="auto"/>
      </w:pPr>
      <w:r>
        <w:separator/>
      </w:r>
    </w:p>
  </w:footnote>
  <w:footnote w:type="continuationSeparator" w:id="1">
    <w:p w:rsidR="00AB2C87" w:rsidRDefault="00AB2C87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712E8A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265FBF">
          <w:rPr>
            <w:noProof/>
          </w:rPr>
          <w:t>8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265FB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65FBF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6E569D"/>
    <w:rsid w:val="00707AED"/>
    <w:rsid w:val="00712638"/>
    <w:rsid w:val="00712E8A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B2C87"/>
    <w:rsid w:val="00AC4ACB"/>
    <w:rsid w:val="00AE6A9D"/>
    <w:rsid w:val="00AF4A06"/>
    <w:rsid w:val="00B23DA2"/>
    <w:rsid w:val="00B509FC"/>
    <w:rsid w:val="00B6336E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EF614E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653</TotalTime>
  <Pages>8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</dc:creator>
  <cp:lastModifiedBy>kai</cp:lastModifiedBy>
  <cp:revision>84</cp:revision>
  <cp:lastPrinted>2015-08-20T05:35:00Z</cp:lastPrinted>
  <dcterms:created xsi:type="dcterms:W3CDTF">2015-04-23T03:41:00Z</dcterms:created>
  <dcterms:modified xsi:type="dcterms:W3CDTF">2015-08-20T05:35:00Z</dcterms:modified>
</cp:coreProperties>
</file>