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การขอรับบำนาญพิเศษของข้าราชการ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พนักงานส่วนท้องถิ่น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AA46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A465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AA46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F3CA6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การขอรับบำนาญพิเศษของข้าราชการ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AA46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A465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AA46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07:51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AD7DA2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AD7DA2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AD7DA2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AD7DA2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นาญพิเศษเป็นสิทธิประโยชน์จ่ายให้แก่ข้าราชการส่วนท้องถิ่นที่ประสบเหตุในการปฏิบัติหน้าที่ราชการจนทำให้ต้องทุพพลภาพและต้องออกจากราชการ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ถึงมาตรา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41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ข้าราชการส่วนท้องถิ่นที่ปฏิบัติราชการในหน้าที่หรือถูกประทุษร้ายเพราะเหตุกระทำการตามหน้าที่ทำให้ได้รับอันตรายจนพิการเสียแขนหรือขาหูหนวกทั้งสองข้างตาบอดหรือได้รับการเจ็บป่วยซึ่งแพทย์ที่ทางราชการรับรองได้ตรวจแล้วและแสดงว่าถึงทุพพลภาพไม่สามารถจะรับราชการต่อไปได้อีกเลยนอกจากจะได้รับบำนาญปกติแล้วให้ได้รับบำนาญพิเศษอีกด้วยเว้นแต่การได้รับอันตรายได้รับการเจ็บป่วยหรือถูกประทุษร้ายนั้นเกิดจากความประมาทเลินเล่ออย่างร้ายแรงหรือจากความผิดของตนเอง</w:t>
      </w:r>
      <w:r w:rsidRPr="000C2AAC">
        <w:rPr>
          <w:rFonts w:asciiTheme="minorBidi" w:hAnsiTheme="minorBidi"/>
          <w:noProof/>
          <w:sz w:val="32"/>
          <w:szCs w:val="32"/>
        </w:rPr>
        <w:br/>
        <w:t>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กรณีข้าราชการส่วนท้องถิ่นได้รับบำเหน็จหรือบำนาญไปแล้วถ้าภายใน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จากราชการหากปรากฏว่าเกิดเจ็บป่วยทุพพลภาพโดยปรากฏหลักฐานแน่ชัดว่าการเจ็บป่วยถึงทุพพลภาพดังกล่าวเป็นผลจากการปฏิบัติหน้าที่ราชการในระหว่างที่รับราชการข้าราชการส่วนท้องถิ่นผู้นั้นก็จะมีสิทธิได้รับบำนาญพิเศษโดยจ่ายให้นับแต่วันขอโดยถ้ารับบำนาญไปแล้วก็ให้ได้รับบำนาญพิเศษด้วยแต่ถ้าได้รับบำเหน็จไปแล้วให้จ่ายเฉพาะบำนาญพิเศษ</w:t>
      </w:r>
      <w:r w:rsidRPr="000C2AAC">
        <w:rPr>
          <w:rFonts w:asciiTheme="minorBidi" w:hAnsiTheme="minorBidi"/>
          <w:noProof/>
          <w:sz w:val="32"/>
          <w:szCs w:val="32"/>
        </w:rPr>
        <w:br/>
        <w:t>1.3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ข้าราชการส่วนท้องถิ่นได้รับการเจ็บป่วยทุพพลภาพเนื่องจากต้องไปปฏิบัติราชการเป็นครั้งคราวนอกตำบลที่ตั้งสำนักงานประจำหรือต้องไปปฏิบัติราชการในท้องที่กันดารที่จะต้องเสี่ยงต่อโรคภัยไข้เจ็บซึ่งท้องที่นั้นได้กำหนดไว้โดยพระราชกฤษฎีกาและข้าราชการส่วนท้องถิ่นเกิดเจ็บป่วยทุพพลภาพดังเช่น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ข้าราชการส่วนท้องถิ่นผู้นั้นมีสิทธิได้รับบำนาญพิเศษ</w:t>
      </w:r>
      <w:r w:rsidRPr="000C2AAC">
        <w:rPr>
          <w:rFonts w:asciiTheme="minorBidi" w:hAnsiTheme="minorBidi"/>
          <w:noProof/>
          <w:sz w:val="32"/>
          <w:szCs w:val="32"/>
        </w:rPr>
        <w:br/>
        <w:t>1.4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บำนาญพิเศษขั้นต่ำผู้รับบำนาญพิเศษเหตุทุพพลภาพรายใดหากได้รับรวมกับบำนาญปกติ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แล้วได้รับไม่ถึงเดือนละ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15,000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บาทให้ได้รับบำนาญพิเศษเพิ่มจนครบ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15,000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บาท</w:t>
      </w:r>
      <w:r w:rsidRPr="000C2AAC">
        <w:rPr>
          <w:rFonts w:asciiTheme="minorBidi" w:hAnsiTheme="minorBidi"/>
          <w:noProof/>
          <w:sz w:val="32"/>
          <w:szCs w:val="32"/>
        </w:rPr>
        <w:br/>
        <w:t>1.5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สิทธิจะได้รับบำนาญพิเศษเหตุทุพพลภาพจะยื่นขอเปลี่ยนเป็นรับบำเหน็จพิเศษแทนได้เป็นจำนวนเท่ากับบำนาญพิเศษ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เดือนโดยมีแนวทางปฏิบัติปรากฏตามหนังสือกรมส่งเสริมการปกครองท้องถิ่นที่มท </w:t>
      </w:r>
      <w:r w:rsidRPr="000C2AAC">
        <w:rPr>
          <w:rFonts w:asciiTheme="minorBidi" w:hAnsiTheme="minorBidi"/>
          <w:noProof/>
          <w:sz w:val="32"/>
          <w:szCs w:val="32"/>
        </w:rPr>
        <w:t>0808.5/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 </w:t>
      </w:r>
      <w:r w:rsidRPr="000C2AAC">
        <w:rPr>
          <w:rFonts w:asciiTheme="minorBidi" w:hAnsiTheme="minorBidi"/>
          <w:noProof/>
          <w:sz w:val="32"/>
          <w:szCs w:val="32"/>
        </w:rPr>
        <w:t xml:space="preserve">924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เมษายน </w:t>
      </w:r>
      <w:r w:rsidRPr="000C2AAC">
        <w:rPr>
          <w:rFonts w:asciiTheme="minorBidi" w:hAnsiTheme="minorBidi"/>
          <w:noProof/>
          <w:sz w:val="32"/>
          <w:szCs w:val="32"/>
        </w:rPr>
        <w:t>2556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หลักฐานร่วมกันพร้อมกำหนดระยะเวลาให้ผู้ยื่นคำขอดำเนินการแก้ไข้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้าราชการส่วนท้องถิ่นผู้มีสิทธิยื่นเรื่องขอรับบำนาญพิเศษโดยเจ้าหน้าที่ขององค์กรปกครองส่วนท้องถิ่นที่สังกัดฯบันทึกวันเดือนปีที่รับเรื่องตรวจสอบความครบถ้วนถูกต้อง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Default="00AA465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AA4658" w:rsidRDefault="00AA465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อำเภอหนองบุญมาก</w:t>
            </w:r>
          </w:p>
          <w:p w:rsidR="00AA4658" w:rsidRDefault="00AA465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AA4658" w:rsidRPr="000C2AAC" w:rsidRDefault="00AA4658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AA4658" w:rsidRPr="000C2AAC" w:rsidTr="00313D38">
        <w:tc>
          <w:tcPr>
            <w:tcW w:w="675" w:type="dxa"/>
            <w:vAlign w:val="center"/>
          </w:tcPr>
          <w:p w:rsidR="00AA4658" w:rsidRPr="00AC4ACB" w:rsidRDefault="00AA465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A4658" w:rsidRPr="00AC4ACB" w:rsidRDefault="00AA465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A4658" w:rsidRPr="00AC4ACB" w:rsidRDefault="00AA465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AA4658" w:rsidRPr="000C2AAC" w:rsidRDefault="00AA465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สังกัดฯรวบรวมเอกสารหลักฐานที่เกี่ยวข้องเสนอผู้มีอำนาจพิจารณาจัดส่งเรื่องให้จังหวัดเพื่อดำเนินการออกคำสั่งจ่าย</w:t>
            </w:r>
          </w:p>
          <w:p w:rsidR="00AA4658" w:rsidRPr="000C2AAC" w:rsidRDefault="00AA465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AA4658" w:rsidRPr="000C2AAC" w:rsidRDefault="00AA465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อำเภอหนองบุญมาก</w:t>
            </w:r>
          </w:p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AA4658" w:rsidRPr="000C2AAC" w:rsidRDefault="00AA4658" w:rsidP="002F21B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AA4658" w:rsidRPr="000C2AAC" w:rsidRDefault="00AA465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AA4658" w:rsidRPr="000C2AAC" w:rsidTr="00313D38">
        <w:tc>
          <w:tcPr>
            <w:tcW w:w="675" w:type="dxa"/>
            <w:vAlign w:val="center"/>
          </w:tcPr>
          <w:p w:rsidR="00AA4658" w:rsidRPr="00AC4ACB" w:rsidRDefault="00AA465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A4658" w:rsidRPr="00AC4ACB" w:rsidRDefault="00AA465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A4658" w:rsidRPr="00AC4ACB" w:rsidRDefault="00AA465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AA4658" w:rsidRPr="000C2AAC" w:rsidRDefault="00AA465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ฯให้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AA4658" w:rsidRPr="000C2AAC" w:rsidRDefault="00AA465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AA4658" w:rsidRPr="000C2AAC" w:rsidRDefault="00AA465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อำเภอหนองบุญมาก</w:t>
            </w:r>
          </w:p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AA4658" w:rsidRPr="000C2AAC" w:rsidRDefault="00AA4658" w:rsidP="002F21B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AA4658" w:rsidRPr="000C2AAC" w:rsidRDefault="00AA465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สำนักงานส่งเสริมการปกครองท้องถิ่นจังหวัด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ขอรับแบบขอรับบำเหน็จหรือบำนาญที่หน่วยงานต้นสังกัด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คำสั่งบรรจุ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แต่งตั้งหรือหนังสือรับรอง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การบรรจุครั้งแรก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กรณีโอน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ย้ายมาจากส่วนราชการอื่น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หนังสือรับรองการมีสิทธิได้นับเวลาทวีคูณของหน่วยงานตามข้อ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– (12)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2546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รับรองโดยหน่วยงานตามข้อ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– (12)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 2546)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ใบรับรองของแพทย์ที่ทางราชการรับรอง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F0061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F0061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F0061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AA4658" w:rsidRPr="000C2AAC" w:rsidTr="002F21BB">
        <w:tc>
          <w:tcPr>
            <w:tcW w:w="1418" w:type="dxa"/>
          </w:tcPr>
          <w:p w:rsidR="00AA4658" w:rsidRPr="000C2AAC" w:rsidRDefault="00AA4658" w:rsidP="002F21B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AA4658" w:rsidRPr="000C2AAC" w:rsidRDefault="00AA4658" w:rsidP="002F21B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AA4658" w:rsidRPr="000C2AAC" w:rsidTr="002F21BB">
        <w:tc>
          <w:tcPr>
            <w:tcW w:w="1418" w:type="dxa"/>
          </w:tcPr>
          <w:p w:rsidR="00AA4658" w:rsidRPr="000C2AAC" w:rsidRDefault="00AA4658" w:rsidP="002F21B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AA4658" w:rsidRPr="000C2AAC" w:rsidRDefault="00AA4658" w:rsidP="002F21B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AA4658" w:rsidRPr="000C2AAC" w:rsidTr="002F21BB">
        <w:tc>
          <w:tcPr>
            <w:tcW w:w="1418" w:type="dxa"/>
          </w:tcPr>
          <w:p w:rsidR="00AA4658" w:rsidRPr="000C2AAC" w:rsidRDefault="00AA4658" w:rsidP="002F21B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AA4658" w:rsidRDefault="00AA4658" w:rsidP="002F21B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AA4658" w:rsidRPr="000C2AAC" w:rsidRDefault="00AA4658" w:rsidP="002F21B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AA4658" w:rsidRPr="000C2AAC" w:rsidTr="002F21BB">
        <w:tc>
          <w:tcPr>
            <w:tcW w:w="1418" w:type="dxa"/>
          </w:tcPr>
          <w:p w:rsidR="00AA4658" w:rsidRPr="000C2AAC" w:rsidRDefault="00AA4658" w:rsidP="002F21B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AA4658" w:rsidRPr="000C2AAC" w:rsidRDefault="00AA4658" w:rsidP="002F21B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AA4658" w:rsidRPr="000C2AAC" w:rsidTr="002F21BB">
        <w:tc>
          <w:tcPr>
            <w:tcW w:w="1418" w:type="dxa"/>
          </w:tcPr>
          <w:p w:rsidR="00AA4658" w:rsidRPr="000C2AAC" w:rsidRDefault="00AA4658" w:rsidP="002F21B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AA4658" w:rsidRPr="000C2AAC" w:rsidRDefault="00AA4658" w:rsidP="002F21B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นางสาววิภา  คำไทย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173" w:rsidRDefault="00BD4173" w:rsidP="00C81DB8">
      <w:pPr>
        <w:spacing w:after="0" w:line="240" w:lineRule="auto"/>
      </w:pPr>
      <w:r>
        <w:separator/>
      </w:r>
    </w:p>
  </w:endnote>
  <w:endnote w:type="continuationSeparator" w:id="1">
    <w:p w:rsidR="00BD4173" w:rsidRDefault="00BD417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173" w:rsidRDefault="00BD4173" w:rsidP="00C81DB8">
      <w:pPr>
        <w:spacing w:after="0" w:line="240" w:lineRule="auto"/>
      </w:pPr>
      <w:r>
        <w:separator/>
      </w:r>
    </w:p>
  </w:footnote>
  <w:footnote w:type="continuationSeparator" w:id="1">
    <w:p w:rsidR="00BD4173" w:rsidRDefault="00BD417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F3CA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25F8E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25F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25F8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119DB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F3CA6"/>
    <w:rsid w:val="00600A25"/>
    <w:rsid w:val="006437C0"/>
    <w:rsid w:val="0064558D"/>
    <w:rsid w:val="0065175D"/>
    <w:rsid w:val="00686AAA"/>
    <w:rsid w:val="006974B7"/>
    <w:rsid w:val="006A0306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340A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756E"/>
    <w:rsid w:val="00A05B9B"/>
    <w:rsid w:val="00A10CDA"/>
    <w:rsid w:val="00A13B6C"/>
    <w:rsid w:val="00A47E94"/>
    <w:rsid w:val="00AA4658"/>
    <w:rsid w:val="00AA7734"/>
    <w:rsid w:val="00AC4ACB"/>
    <w:rsid w:val="00AD7DA2"/>
    <w:rsid w:val="00AE6A9D"/>
    <w:rsid w:val="00AF4A06"/>
    <w:rsid w:val="00B23DA2"/>
    <w:rsid w:val="00B509FC"/>
    <w:rsid w:val="00B95782"/>
    <w:rsid w:val="00BB05F0"/>
    <w:rsid w:val="00BC5DA7"/>
    <w:rsid w:val="00BD4173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061C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661</TotalTime>
  <Pages>6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87</cp:revision>
  <cp:lastPrinted>2015-08-20T05:20:00Z</cp:lastPrinted>
  <dcterms:created xsi:type="dcterms:W3CDTF">2015-04-23T03:41:00Z</dcterms:created>
  <dcterms:modified xsi:type="dcterms:W3CDTF">2015-08-20T05:20:00Z</dcterms:modified>
</cp:coreProperties>
</file>