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การขอต่ออายุใบอนุญาตประกอบกิจการที่เป็นอันตรายต่อสุขภาพ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971F4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971F4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971F4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493228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การขอต่ออายุใบอนุญาตประกอบกิจการที่เป็นอันตรายต่อสุขภาพ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971F4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971F4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971F4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กฎกระทรวงกำหนดหลักเกณฑ์วิธีการและมาตรการในการควบคุมสถานประกอบกิจการที่เป็นอันตรายต่อสุขภาพพ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18/07/2015 08:38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ผู้ใดประสงค์ขอต่ออายุใบอนุญาตประกอบกิจการที่เป็นอันตรายต่อสุขภาพในแต่ละประเภทกิจการ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องค์กรปกครองส่วนท้องถิ่นกำหนดไว้ในข้อกำหนดของท้องถิ่นให้เป็นกิจการที่ต้องควบคุมในเขตท้องถิ่นนั้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จะต้องยื่นขอต่ออายุใบอนุญาตต่อเจ้าพนักงานท้องถิ่นหรือเจ้าหน้าที่ที่รับผิดชอบภายใน</w:t>
      </w:r>
      <w:r w:rsidRPr="000C2AAC">
        <w:rPr>
          <w:rFonts w:asciiTheme="minorBidi" w:hAnsiTheme="minorBidi"/>
          <w:noProof/>
          <w:sz w:val="32"/>
          <w:szCs w:val="32"/>
        </w:rPr>
        <w:t>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 xml:space="preserve">.....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วันก่อนใบอนุญาตสิ้นอายุ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ใบอนุญาตมีอายุ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ปีนับแต่วันที่ออกใบอนุญาต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และหากผู้ขอต่ออายุใบอนุญาตไม่ได้มายื่นคำขอต่ออายุใบอนุญาตก่อนวันใบอนุญาตสิ้นสุดแล้วต้องดำเนินการขออนุญาตใหม่เสมือนเป็นผู้ขออนุญาตรายใหม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แต่ไม่ชำระค่าธรรมเนียมตามอัตราและระยะเวลาที่กำหนดจะต้องเสียค่าปรับเพิ่มขึ้นอีกร้อย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ของจำนวนเงินที่ค้างชำระและกรณีที่ผู้ประกอบการค้างชำระค่าธรรมเนียมติดต่อกันเกินกว่า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รั้ง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สำเนาใบอนุญาตหรือเอกสารหลักฐานตามกฎหมายอื่นที่เกี่ยวข้องตามประเภทกิจการที่ขออนุญาต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สภาพสุขลักษณะของสถานประกอบกิจการแต่ละประเภทกิจการต้องถูกต้องตามหลักเกณฑ์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71F43" w:rsidRDefault="00971F43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71F43" w:rsidRDefault="00971F43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71F43" w:rsidRDefault="00971F43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71F43" w:rsidRPr="000C2AAC" w:rsidRDefault="00971F43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ประกอบกิจการที่เป็นอันตรายต่อสุขภาพ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971F43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971F4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971F43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ครบถ้วนจนท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971F43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971F4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971F43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ต่ออายุ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971F43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971F4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971F43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ประกอบกิจการที่เป็นอันตรายต่อสุขภาพแก่ผู้ขอต่ออายุใบ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971F43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971F4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971F43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ตามประเภทกิจการที่เป็นอันตรายต่อสุขภาพที่มีข้อกำหนดของท้องถิ่น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971F43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971F4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971F43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กรณีไม่ชำระตามระยะเวลาที่กำหนดจะต้องเสีย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พนักงานเจ้าหน้าที่ตรวจสอบเอกสารและดำเนินการ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971F43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971F4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971F43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ในกรณีที่มีการมอบอำนาจ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หลักฐานที่แสดงการเป็นผู้มีอำนาจลงนามแทนนิติบุคคล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เอกสารสิทธิ์หรือสัญญาเช่าหรือสิทธิอื่นใดตามกฎหมายในการใช้ประโยชน์สถานที่ที่ใช้ประกอบกิจการในแต่ละประเภทกิจ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หลักฐานการอนุญาตตามกฎหมายว่าด้วย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การควบคุมอาคารที่แสดงว่าอาคารดังกล่าวสามารถใช้ประกอบกิจการตามที่ขออนุญาตได้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สำเนาใบอนุญาตตามกฎหมายอื่นที่เกี่ยวข้องในแต่ละประเภทกิจการเช่นใบอนุญาตตามพ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โรงงานพ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2535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2522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โรงแรมพ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การเดินเรือในน่านน้ำไทยพ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เป็นต้น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เอกสารหรือหลักฐานเฉพาะกิจการที่กฎหมายกำหนดให้มีการ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ประเมินผลกระทบเช่นรายงานการวิเคราะห์ผลกระทบสิ่งแวดล้อม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(EIA)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รายงานการประเมินผลกระทบต่อสุขภาพ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(HIA)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ผลการตรวจวัดคุณภาพด้านสิ่งแวดล้อม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ในแต่ละประเภทกิจการที่กำหนด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ใบรับรองแพทย์และหลักฐานแสดงว่าผ่านการอบรมเรื่องสุขาภิบาลอาหาร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กรณียื่นขออนุญาตกิจการที่เกี่ยวข้องกับอาหาร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อัตราค่าธรรมเนียมต่ออายุใบอนุญาตประกอบกิจการที่เป็นอันตรายต่อสุขภาพฉบับละไม่เกิน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10,000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บาทต่อปี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คิดตามประเภทและขนาดของกิจการ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แจ้งผ่านศูนย์รับเรื่องร้องเรียนองค์การบริหารส่วนตำบลลุงเขว้า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ระบุส่วนงาน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หน่วยงานที่รับผิดชอบช่องทางการร้องเรียน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971F43" w:rsidRPr="000C2AAC" w:rsidTr="0007500D">
        <w:tc>
          <w:tcPr>
            <w:tcW w:w="1418" w:type="dxa"/>
          </w:tcPr>
          <w:p w:rsidR="00971F43" w:rsidRPr="000C2AAC" w:rsidRDefault="00971F43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971F43" w:rsidRPr="000C2AAC" w:rsidRDefault="00971F43" w:rsidP="0007500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971F43" w:rsidRPr="000C2AAC" w:rsidTr="0007500D">
        <w:tc>
          <w:tcPr>
            <w:tcW w:w="1418" w:type="dxa"/>
          </w:tcPr>
          <w:p w:rsidR="00971F43" w:rsidRPr="000C2AAC" w:rsidRDefault="00971F43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971F43" w:rsidRPr="000C2AAC" w:rsidRDefault="00971F43" w:rsidP="0007500D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971F43" w:rsidRPr="000C2AAC" w:rsidTr="0007500D">
        <w:tc>
          <w:tcPr>
            <w:tcW w:w="1418" w:type="dxa"/>
          </w:tcPr>
          <w:p w:rsidR="00971F43" w:rsidRPr="000C2AAC" w:rsidRDefault="00971F43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971F43" w:rsidRDefault="00971F43" w:rsidP="0007500D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971F43" w:rsidRPr="000C2AAC" w:rsidRDefault="00971F43" w:rsidP="0007500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971F43" w:rsidRPr="000C2AAC" w:rsidTr="0007500D">
        <w:tc>
          <w:tcPr>
            <w:tcW w:w="1418" w:type="dxa"/>
          </w:tcPr>
          <w:p w:rsidR="00971F43" w:rsidRPr="000C2AAC" w:rsidRDefault="00971F43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971F43" w:rsidRPr="000C2AAC" w:rsidRDefault="00971F43" w:rsidP="0007500D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971F43" w:rsidRPr="000C2AAC" w:rsidTr="0007500D">
        <w:tc>
          <w:tcPr>
            <w:tcW w:w="1418" w:type="dxa"/>
          </w:tcPr>
          <w:p w:rsidR="00971F43" w:rsidRPr="000C2AAC" w:rsidRDefault="00971F43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971F43" w:rsidRPr="000C2AAC" w:rsidRDefault="00971F43" w:rsidP="0007500D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นายยุทธภูมิ  ธีระวัฒนา</w:t>
            </w:r>
          </w:p>
        </w:tc>
      </w:tr>
    </w:tbl>
    <w:p w:rsidR="0064558D" w:rsidRPr="00971F43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2FF" w:rsidRDefault="007C72FF" w:rsidP="00C81DB8">
      <w:pPr>
        <w:spacing w:after="0" w:line="240" w:lineRule="auto"/>
      </w:pPr>
      <w:r>
        <w:separator/>
      </w:r>
    </w:p>
  </w:endnote>
  <w:endnote w:type="continuationSeparator" w:id="1">
    <w:p w:rsidR="007C72FF" w:rsidRDefault="007C72F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2FF" w:rsidRDefault="007C72FF" w:rsidP="00C81DB8">
      <w:pPr>
        <w:spacing w:after="0" w:line="240" w:lineRule="auto"/>
      </w:pPr>
      <w:r>
        <w:separator/>
      </w:r>
    </w:p>
  </w:footnote>
  <w:footnote w:type="continuationSeparator" w:id="1">
    <w:p w:rsidR="007C72FF" w:rsidRDefault="007C72F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493228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3B7B23">
          <w:rPr>
            <w:noProof/>
          </w:rPr>
          <w:t>10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3B7B2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5049D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B7B23"/>
    <w:rsid w:val="003C25A4"/>
    <w:rsid w:val="003F489A"/>
    <w:rsid w:val="003F4A0D"/>
    <w:rsid w:val="00422EAB"/>
    <w:rsid w:val="00444BFB"/>
    <w:rsid w:val="00452B6B"/>
    <w:rsid w:val="00493228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C72FF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71F43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81508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652</TotalTime>
  <Pages>1</Pages>
  <Words>1373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2015-08-20T04:49:00Z</cp:lastPrinted>
  <dcterms:created xsi:type="dcterms:W3CDTF">2015-04-23T03:41:00Z</dcterms:created>
  <dcterms:modified xsi:type="dcterms:W3CDTF">2015-08-20T04:50:00Z</dcterms:modified>
</cp:coreProperties>
</file>