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การขอต่ออายุใบอนุญาตจัดตั้งตลาด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41ED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1ED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41ED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1B67C0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การขอต่ออายุใบอนุญาตจัดตั้งตลาด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41ED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1ED9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41ED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กฎกระทรวงว่าด้วยสุขลักษณะของตลาดพ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08:28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ผู้ใดประสงค์ขอต่ออายุใบอนุญาตจัดตั้งตลาด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ระทรวงทบวงกรมราชการส่วนท้องถิ่นหรือองค์กรของรัฐที่ได้จัดตั้งตลาดขึ้นตามอำนาจหน้าที่แต่ต้องปฏิบัติ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ต้องยื่นคำขอก่อนใบอนุญาตสิ้นอายุ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ผู้ขอรับใบอนุญาตยื่นคำขอต่ออายุใบอนุญาตจัดตั้งตลาดพร้อมหลักฐานที่ท้องถิ่นกำหนด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จัดตั้งตลาด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กรณีไม่ชำระตามระยะเวลาที่กำหนดจะต้องเสีย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1ED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D41ED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41ED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สำเนาใบอนุญาตสิ่ง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แผนที่โดยสังเขป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แสดงสถานที่ตั้งตลาด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เช่น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ท้องถิ่นกำหนด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อัตราค่าธรรมเนียมต่ออายุใบอนุญาตจัดตั้งตลาดฉบับละไม่เกิน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D41ED9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D41ED9" w:rsidRPr="000C2AAC" w:rsidTr="008B15C3">
        <w:tc>
          <w:tcPr>
            <w:tcW w:w="1418" w:type="dxa"/>
          </w:tcPr>
          <w:p w:rsidR="00D41ED9" w:rsidRPr="000C2AAC" w:rsidRDefault="00D41ED9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D41ED9" w:rsidRPr="000C2AAC" w:rsidRDefault="00D41ED9" w:rsidP="008B15C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D41ED9" w:rsidRPr="000C2AAC" w:rsidTr="008B15C3">
        <w:tc>
          <w:tcPr>
            <w:tcW w:w="1418" w:type="dxa"/>
          </w:tcPr>
          <w:p w:rsidR="00D41ED9" w:rsidRPr="000C2AAC" w:rsidRDefault="00D41ED9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D41ED9" w:rsidRPr="000C2AAC" w:rsidRDefault="00D41ED9" w:rsidP="008B15C3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D41ED9" w:rsidRPr="000C2AAC" w:rsidTr="008B15C3">
        <w:tc>
          <w:tcPr>
            <w:tcW w:w="1418" w:type="dxa"/>
          </w:tcPr>
          <w:p w:rsidR="00D41ED9" w:rsidRPr="000C2AAC" w:rsidRDefault="00D41ED9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D41ED9" w:rsidRDefault="00D41ED9" w:rsidP="008B15C3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D41ED9" w:rsidRPr="000C2AAC" w:rsidRDefault="00D41ED9" w:rsidP="008B15C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D41ED9" w:rsidRPr="000C2AAC" w:rsidTr="008B15C3">
        <w:tc>
          <w:tcPr>
            <w:tcW w:w="1418" w:type="dxa"/>
          </w:tcPr>
          <w:p w:rsidR="00D41ED9" w:rsidRPr="000C2AAC" w:rsidRDefault="00D41ED9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D41ED9" w:rsidRPr="000C2AAC" w:rsidRDefault="00D41ED9" w:rsidP="008B15C3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D41ED9" w:rsidRPr="000C2AAC" w:rsidTr="008B15C3">
        <w:tc>
          <w:tcPr>
            <w:tcW w:w="1418" w:type="dxa"/>
          </w:tcPr>
          <w:p w:rsidR="00D41ED9" w:rsidRPr="000C2AAC" w:rsidRDefault="00D41ED9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D41ED9" w:rsidRPr="000C2AAC" w:rsidRDefault="00D41ED9" w:rsidP="008B15C3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D41ED9" w:rsidRDefault="00D41ED9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41ED9" w:rsidRPr="000C2AAC" w:rsidRDefault="00D41ED9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403" w:rsidRDefault="00504403" w:rsidP="00C81DB8">
      <w:pPr>
        <w:spacing w:after="0" w:line="240" w:lineRule="auto"/>
      </w:pPr>
      <w:r>
        <w:separator/>
      </w:r>
    </w:p>
  </w:endnote>
  <w:endnote w:type="continuationSeparator" w:id="1">
    <w:p w:rsidR="00504403" w:rsidRDefault="0050440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403" w:rsidRDefault="00504403" w:rsidP="00C81DB8">
      <w:pPr>
        <w:spacing w:after="0" w:line="240" w:lineRule="auto"/>
      </w:pPr>
      <w:r>
        <w:separator/>
      </w:r>
    </w:p>
  </w:footnote>
  <w:footnote w:type="continuationSeparator" w:id="1">
    <w:p w:rsidR="00504403" w:rsidRDefault="0050440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B67C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E7033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E703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B67C0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5DFB"/>
    <w:rsid w:val="004C0C85"/>
    <w:rsid w:val="004C3BDE"/>
    <w:rsid w:val="004E30D6"/>
    <w:rsid w:val="004E5749"/>
    <w:rsid w:val="004E651F"/>
    <w:rsid w:val="00504403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6EC1"/>
    <w:rsid w:val="008A3CB7"/>
    <w:rsid w:val="008B3521"/>
    <w:rsid w:val="008D7B9E"/>
    <w:rsid w:val="008E2900"/>
    <w:rsid w:val="008E7033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1ED9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654</TotalTime>
  <Pages>1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2015-08-20T04:46:00Z</cp:lastPrinted>
  <dcterms:created xsi:type="dcterms:W3CDTF">2015-04-23T03:41:00Z</dcterms:created>
  <dcterms:modified xsi:type="dcterms:W3CDTF">2015-08-20T04:47:00Z</dcterms:modified>
</cp:coreProperties>
</file>