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55782E" w:rsidRPr="00394708" w:rsidRDefault="00D239AD" w:rsidP="0055782E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="Cordia New" w:hAnsi="Cordia New"/>
          <w:sz w:val="32"/>
          <w:szCs w:val="32"/>
          <w:cs/>
          <w:lang w:bidi="th-TH"/>
        </w:rPr>
        <w:t>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55782E">
        <w:rPr>
          <w:rFonts w:ascii="Cordia New" w:hAnsi="Cordia New" w:hint="cs"/>
          <w:noProof/>
          <w:sz w:val="32"/>
          <w:szCs w:val="32"/>
          <w:cs/>
          <w:lang w:bidi="th-TH"/>
        </w:rPr>
        <w:t>องค์การบริหารส่วนตำบลลุงเขว้า  กรมส่งเสริมการปกครองส่วนท้องถิ่น</w:t>
      </w:r>
    </w:p>
    <w:p w:rsidR="00D239AD" w:rsidRPr="00045650" w:rsidRDefault="0055782E" w:rsidP="00D239A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D0307" w:rsidP="00D239A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Straight Connector 2" o:spid="_x0000_s1026" style="position:absolute;z-index:2516577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สำนักส่งเสริมการพัฒนาเศรษฐกิจสังคมและการมีส่วนร่วม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7182F" w:rsidRPr="0017722E" w:rsidTr="0017722E">
        <w:tc>
          <w:tcPr>
            <w:tcW w:w="675" w:type="dxa"/>
          </w:tcPr>
          <w:p w:rsidR="00394708" w:rsidRPr="0017722E" w:rsidRDefault="00394708" w:rsidP="0017722E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17722E" w:rsidRDefault="00394708" w:rsidP="007A303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พ</w:t>
            </w:r>
            <w:r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. 2553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="Cordia New" w:hAnsi="Cordia New"/>
          <w:noProof/>
          <w:sz w:val="32"/>
          <w:szCs w:val="32"/>
        </w:rPr>
        <w:t>-</w:t>
      </w:r>
      <w:r w:rsidR="00C77AEA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="Cordia New" w:hAnsi="Cordia New"/>
          <w:noProof/>
          <w:sz w:val="32"/>
          <w:szCs w:val="32"/>
        </w:rPr>
        <w:t>[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="Cordia New" w:hAnsi="Cordia New"/>
          <w:noProof/>
          <w:sz w:val="32"/>
          <w:szCs w:val="32"/>
        </w:rPr>
        <w:t xml:space="preserve">] 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การลงทะเบียนและยื่นคำขอรับเงินเบี้ยความพิการ   </w:t>
      </w:r>
      <w:r w:rsidR="00094F82" w:rsidRPr="000C2AAC">
        <w:rPr>
          <w:rFonts w:ascii="Cordia New" w:hAnsi="Cordia New"/>
          <w:noProof/>
          <w:sz w:val="32"/>
          <w:szCs w:val="32"/>
        </w:rPr>
        <w:t>22/05/2558 11:38</w:t>
      </w:r>
      <w:r w:rsidR="00094F82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94F82" w:rsidRPr="0017722E" w:rsidTr="0017722E">
        <w:tc>
          <w:tcPr>
            <w:tcW w:w="675" w:type="dxa"/>
          </w:tcPr>
          <w:p w:rsidR="00094F82" w:rsidRPr="0017722E" w:rsidRDefault="00094F82" w:rsidP="0017722E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5223AF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5782E" w:rsidRDefault="00A13B6C" w:rsidP="0017722E">
            <w:pPr>
              <w:spacing w:after="0" w:line="240" w:lineRule="auto"/>
              <w:rPr>
                <w:rFonts w:ascii="Cordia New" w:hAnsi="Cordia New" w:hint="cs"/>
                <w:b/>
                <w:bCs/>
                <w:iCs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</w:t>
            </w:r>
            <w:r w:rsidR="005578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ี่ทำการองค์ก</w:t>
            </w:r>
            <w:r w:rsidR="0055782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ารบริหารส่วนตำบลลุงเขว้า อำเภอหนองบุญมาก จังหวัดนครราชสีมา 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</w:t>
            </w:r>
            <w:r w:rsidR="0055782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ง</w:t>
            </w:r>
          </w:p>
          <w:p w:rsidR="00094F82" w:rsidRPr="0017722E" w:rsidRDefault="0055782E" w:rsidP="0017722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722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13B6C" w:rsidRPr="0017722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ไม่เว้นวันหยุดราชการ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55782E" w:rsidRPr="0017722E" w:rsidRDefault="00A13B6C" w:rsidP="007A303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722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575FAF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– 30 </w:t>
            </w:r>
            <w:r w:rsidR="00575FAF" w:rsidRPr="0017722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17722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.2553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กำหนดให้ภายในเดือนพฤศจิกายนของทุกปีให้คนพิการลงทะเบียนและยื่นคำขอรับเงินเบี้ยความพิการ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ในปีงบประมาณถัดไปณที่ทำการองค์กรปกครองส่วนท้องถิ่นที่ตนมีภูมิลำเนาหรือสถานที่ที่องค์กรปกครองส่วนท้องถิ่นกำหนด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ผู้มีสิทธิจะได้รับเงินเบี้ยความพิการต้องเป็นผู้มีคุณสมบัติและไม่มีลักษณะต้องห้ามดังต่อไปนี้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มีสัญชาติไทย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3.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4.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คนพิการหรือผู้ดูแลคนพิการจะต้องแสดงความประสงค์ขอรับเงินเบี้ยความพิการโดยรับเงินสดด้วยตนเองหรือโอนเงินเข้าบัญชีเงินฝากธนาคารในนามคนพิการหรือผู้ดูแลคนพิการผู้แทนโดยชอบธรรมผู้พิทักษ์ผู้อนุบาลแล้วแต่กรณี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ใน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ยื่นคำขอแทนโดยแสดงหลักฐานการเป็นผู้แทนดังกล่าว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="00B8730E">
        <w:rPr>
          <w:rFonts w:ascii="Cordia New" w:hAnsi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ให้คนพิการหรือผู้ดูแลคนพิการผู้แทนโดยชอบธรรมผู้พิทักษ์ผู้อนุบาลแล้วแต่กรณี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2.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ความพิการตามระเบียบนี้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236"/>
        <w:gridCol w:w="1816"/>
        <w:gridCol w:w="1799"/>
      </w:tblGrid>
      <w:tr w:rsidR="00313D38" w:rsidRPr="0017722E" w:rsidTr="00222452">
        <w:trPr>
          <w:tblHeader/>
        </w:trPr>
        <w:tc>
          <w:tcPr>
            <w:tcW w:w="675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36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16" w:type="dxa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17722E" w:rsidTr="00222452">
        <w:tc>
          <w:tcPr>
            <w:tcW w:w="675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17722E" w:rsidRDefault="009B68CC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หรือผู้รับมอบอำนาจยื่นคำขอพร้อมเอกสารหลักฐานและ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เจ้าหน้าที่ตรวจสอบคำร้องขอลงทะเบียนและเอกสารหลักฐานประกอบ</w:t>
            </w:r>
          </w:p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20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16" w:type="dxa"/>
          </w:tcPr>
          <w:p w:rsidR="00313D38" w:rsidRPr="0017722E" w:rsidRDefault="00222452" w:rsidP="0017722E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17722E" w:rsidRDefault="00313D38" w:rsidP="00222452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t xml:space="preserve">: 20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="00222452" w:rsidRPr="0017722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222452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</w:t>
            </w:r>
            <w:r w:rsidR="00222452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lastRenderedPageBreak/>
              <w:t>ส่วนตำบลลุงเขว้า</w:t>
            </w:r>
          </w:p>
        </w:tc>
      </w:tr>
      <w:tr w:rsidR="00313D38" w:rsidRPr="0017722E" w:rsidTr="00222452">
        <w:tc>
          <w:tcPr>
            <w:tcW w:w="675" w:type="dxa"/>
            <w:vAlign w:val="center"/>
          </w:tcPr>
          <w:p w:rsidR="00313D38" w:rsidRPr="0017722E" w:rsidRDefault="00313D38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lastRenderedPageBreak/>
              <w:t>2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17722E" w:rsidRDefault="009B68CC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ออกใบรับลงทะเบียนตามแบบยื่นคำขอลงทะเบียนให้ผู้ขอลงทะเบียน</w:t>
            </w:r>
          </w:p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17722E" w:rsidRDefault="00313D38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16" w:type="dxa"/>
          </w:tcPr>
          <w:p w:rsidR="00313D38" w:rsidRPr="0017722E" w:rsidRDefault="00222452" w:rsidP="0017722E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17722E" w:rsidRDefault="00313D38" w:rsidP="00222452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t xml:space="preserve">: 10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t>)</w:t>
            </w:r>
            <w:r w:rsidRPr="0017722E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222452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="Cordia New" w:hAnsi="Cordia New"/>
          <w:noProof/>
          <w:sz w:val="32"/>
          <w:szCs w:val="32"/>
        </w:rPr>
        <w:t xml:space="preserve">30 </w:t>
      </w:r>
      <w:r w:rsidR="009B68CC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7A3030" w:rsidRDefault="007A3030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17722E" w:rsidTr="0017722E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17722E" w:rsidRDefault="00452B6B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17722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17722E" w:rsidRDefault="003C25A4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17722E" w:rsidTr="0017722E">
        <w:trPr>
          <w:jc w:val="center"/>
        </w:trPr>
        <w:tc>
          <w:tcPr>
            <w:tcW w:w="675" w:type="dxa"/>
            <w:vAlign w:val="center"/>
          </w:tcPr>
          <w:p w:rsidR="00452B6B" w:rsidRPr="0017722E" w:rsidRDefault="00AC4ACB" w:rsidP="0017722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17722E" w:rsidTr="0017722E">
        <w:trPr>
          <w:jc w:val="center"/>
        </w:trPr>
        <w:tc>
          <w:tcPr>
            <w:tcW w:w="675" w:type="dxa"/>
            <w:vAlign w:val="center"/>
          </w:tcPr>
          <w:p w:rsidR="00452B6B" w:rsidRPr="0017722E" w:rsidRDefault="00AC4ACB" w:rsidP="0017722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17722E" w:rsidTr="0017722E">
        <w:trPr>
          <w:jc w:val="center"/>
        </w:trPr>
        <w:tc>
          <w:tcPr>
            <w:tcW w:w="675" w:type="dxa"/>
            <w:vAlign w:val="center"/>
          </w:tcPr>
          <w:p w:rsidR="00452B6B" w:rsidRPr="0017722E" w:rsidRDefault="00AC4ACB" w:rsidP="0017722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17722E" w:rsidTr="0017722E">
        <w:trPr>
          <w:jc w:val="center"/>
        </w:trPr>
        <w:tc>
          <w:tcPr>
            <w:tcW w:w="675" w:type="dxa"/>
            <w:vAlign w:val="center"/>
          </w:tcPr>
          <w:p w:rsidR="00452B6B" w:rsidRPr="0017722E" w:rsidRDefault="00AC4ACB" w:rsidP="0017722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ผู้แทนโดยชอบธรรมผู้พิทักษ์ผู้อนุบาลแล้วแต่กรณี 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17722E" w:rsidTr="0017722E">
        <w:trPr>
          <w:jc w:val="center"/>
        </w:trPr>
        <w:tc>
          <w:tcPr>
            <w:tcW w:w="675" w:type="dxa"/>
            <w:vAlign w:val="center"/>
          </w:tcPr>
          <w:p w:rsidR="00452B6B" w:rsidRPr="0017722E" w:rsidRDefault="00AC4ACB" w:rsidP="0017722E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ดูแลคนพิการผู้แทนโดยชอบธรรมผู้พิทักษ์ผู้อนุบาลแล้วแต่กรณี 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การยื่นคำขอแทนต้องแสดงหลักฐานการเป็นผู้แทนดังกล่าว</w:t>
            </w: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17722E" w:rsidRDefault="00AC4ACB" w:rsidP="0017722E">
            <w:pPr>
              <w:spacing w:after="0" w:line="240" w:lineRule="auto"/>
              <w:rPr>
                <w:rFonts w:ascii="Cordia New" w:hAnsi="Cordia New"/>
              </w:rPr>
            </w:pPr>
            <w:r w:rsidRPr="0017722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17722E" w:rsidTr="0017722E">
        <w:trPr>
          <w:tblHeader/>
        </w:trPr>
        <w:tc>
          <w:tcPr>
            <w:tcW w:w="675" w:type="dxa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17722E" w:rsidRDefault="004E651F" w:rsidP="001772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7722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17722E" w:rsidRDefault="00422EAB" w:rsidP="0017722E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17722E" w:rsidTr="0017722E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17722E" w:rsidRDefault="004C3BDE" w:rsidP="0017722E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722E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17722E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17722E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F62F55" w:rsidRPr="0017722E" w:rsidTr="0017722E">
        <w:trPr>
          <w:trHeight w:val="567"/>
        </w:trPr>
        <w:tc>
          <w:tcPr>
            <w:tcW w:w="10314" w:type="dxa"/>
            <w:vAlign w:val="center"/>
          </w:tcPr>
          <w:p w:rsidR="00F62F55" w:rsidRPr="0017722E" w:rsidRDefault="00F62F55" w:rsidP="0017722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17722E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EA6950" w:rsidRPr="0017722E" w:rsidTr="0017722E">
        <w:tc>
          <w:tcPr>
            <w:tcW w:w="534" w:type="dxa"/>
          </w:tcPr>
          <w:p w:rsidR="00EA6950" w:rsidRPr="0017722E" w:rsidRDefault="00EA6950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8730E" w:rsidRDefault="00EA6950" w:rsidP="00B8730E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lang w:bidi="th-TH"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8730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8730E"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</w:t>
            </w:r>
            <w:r w:rsidR="00B8730E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 xml:space="preserve">  องค์การบริหารส่วนตำบลลุงเขว้า</w:t>
            </w:r>
            <w:r w:rsidR="00B8730E" w:rsidRPr="00AA6B3A">
              <w:rPr>
                <w:rFonts w:ascii="Cordia New" w:hAnsi="Cordia New"/>
                <w:sz w:val="32"/>
                <w:szCs w:val="32"/>
              </w:rPr>
              <w:br/>
            </w:r>
            <w:r w:rsidR="00B8730E" w:rsidRPr="00AA6B3A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B8730E">
              <w:rPr>
                <w:rFonts w:ascii="Cordia New" w:hAnsi="Cordia New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="00B8730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B8730E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B8730E" w:rsidRPr="00AA6B3A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B8730E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1</w:t>
            </w:r>
            <w:r w:rsidR="00B8730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30 </w:t>
            </w:r>
            <w:r w:rsidR="00B8730E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หมู่ 6 ตำบลลุงเขว้า อำเภอหนองบุญมาก จังหวัด นครราชสีมา </w:t>
            </w:r>
            <w:r w:rsidR="00B8730E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B8730E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30410 </w:t>
            </w:r>
          </w:p>
          <w:p w:rsidR="00EA6950" w:rsidRPr="0017722E" w:rsidRDefault="00B8730E" w:rsidP="00B8730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  <w:lang w:bidi="th-TH"/>
              </w:rPr>
              <w:t xml:space="preserve">                    </w:t>
            </w:r>
            <w:r w:rsidRPr="007F5A9E">
              <w:rPr>
                <w:i/>
                <w:iCs/>
                <w:noProof/>
                <w:lang w:bidi="th-TH"/>
              </w:rPr>
              <w:t>www. Lungkhwao.go.th</w:t>
            </w: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F064C0" w:rsidRPr="0017722E" w:rsidTr="0017722E">
        <w:tc>
          <w:tcPr>
            <w:tcW w:w="675" w:type="dxa"/>
          </w:tcPr>
          <w:p w:rsidR="00F064C0" w:rsidRPr="0017722E" w:rsidRDefault="00F064C0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C1539D" w:rsidRPr="0017722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17722E" w:rsidRDefault="00F064C0" w:rsidP="0017722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722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17722E">
              <w:rPr>
                <w:rFonts w:ascii="Cordia New" w:hAnsi="Cordia New"/>
                <w:sz w:val="32"/>
                <w:szCs w:val="32"/>
              </w:rPr>
              <w:br/>
            </w:r>
            <w:r w:rsidRPr="0017722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17722E">
              <w:rPr>
                <w:rFonts w:ascii="Cordia New" w:hAnsi="Cordia New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tbl>
      <w:tblPr>
        <w:tblpPr w:leftFromText="180" w:rightFromText="180" w:vertAnchor="text" w:horzAnchor="margin" w:tblpXSpec="right" w:tblpY="38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3180"/>
      </w:tblGrid>
      <w:tr w:rsidR="007A3030" w:rsidRPr="0017722E" w:rsidTr="007A3030">
        <w:tc>
          <w:tcPr>
            <w:tcW w:w="1418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/>
                <w:sz w:val="32"/>
                <w:szCs w:val="32"/>
              </w:rPr>
              <w:t>20/07/2558</w:t>
            </w:r>
          </w:p>
        </w:tc>
      </w:tr>
      <w:tr w:rsidR="007A3030" w:rsidRPr="0017722E" w:rsidTr="007A3030">
        <w:tc>
          <w:tcPr>
            <w:tcW w:w="1418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ยังไม่สามารถลงข้อมูลในระบบได้</w:t>
            </w:r>
          </w:p>
        </w:tc>
      </w:tr>
      <w:tr w:rsidR="007A3030" w:rsidRPr="0017722E" w:rsidTr="007A3030">
        <w:tc>
          <w:tcPr>
            <w:tcW w:w="1418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  <w:tr w:rsidR="007A3030" w:rsidRPr="0017722E" w:rsidTr="007A3030">
        <w:tc>
          <w:tcPr>
            <w:tcW w:w="1418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rtl/>
                <w:cs/>
              </w:rPr>
            </w:pPr>
          </w:p>
        </w:tc>
      </w:tr>
      <w:tr w:rsidR="007A3030" w:rsidRPr="0017722E" w:rsidTr="007A3030">
        <w:tc>
          <w:tcPr>
            <w:tcW w:w="1418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17722E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A3030" w:rsidRPr="0017722E" w:rsidRDefault="007A3030" w:rsidP="007A3030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11" w:rsidRDefault="00807911" w:rsidP="00C81DB8">
      <w:pPr>
        <w:spacing w:after="0" w:line="240" w:lineRule="auto"/>
      </w:pPr>
      <w:r>
        <w:separator/>
      </w:r>
    </w:p>
  </w:endnote>
  <w:endnote w:type="continuationSeparator" w:id="1">
    <w:p w:rsidR="00807911" w:rsidRDefault="008079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11" w:rsidRDefault="00807911" w:rsidP="00C81DB8">
      <w:pPr>
        <w:spacing w:after="0" w:line="240" w:lineRule="auto"/>
      </w:pPr>
      <w:r>
        <w:separator/>
      </w:r>
    </w:p>
  </w:footnote>
  <w:footnote w:type="continuationSeparator" w:id="1">
    <w:p w:rsidR="00807911" w:rsidRDefault="008079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DB8" w:rsidRDefault="000D0307" w:rsidP="00C81DB8">
    <w:pPr>
      <w:pStyle w:val="ae"/>
      <w:jc w:val="right"/>
    </w:pPr>
    <w:r>
      <w:fldChar w:fldCharType="begin"/>
    </w:r>
    <w:r w:rsidR="00C81DB8">
      <w:instrText xml:space="preserve"> PAGE   \* MERGEFORMAT </w:instrText>
    </w:r>
    <w:r>
      <w:fldChar w:fldCharType="separate"/>
    </w:r>
    <w:r w:rsidR="00782421">
      <w:rPr>
        <w:noProof/>
      </w:rPr>
      <w:t>1</w:t>
    </w:r>
    <w:r>
      <w:rPr>
        <w:noProof/>
      </w:rPr>
      <w:fldChar w:fldCharType="end"/>
    </w:r>
    <w:r w:rsidR="00C81DB8">
      <w:rPr>
        <w:noProof/>
      </w:rPr>
      <w:t>/</w:t>
    </w:r>
    <w:r>
      <w:rPr>
        <w:noProof/>
      </w:rPr>
      <w:fldChar w:fldCharType="begin"/>
    </w:r>
    <w:r w:rsidR="00C81DB8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782421">
      <w:rPr>
        <w:noProof/>
      </w:rPr>
      <w:t>3</w:t>
    </w:r>
    <w:r>
      <w:rPr>
        <w:noProof/>
      </w:rPr>
      <w:fldChar w:fldCharType="end"/>
    </w:r>
  </w:p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D0307"/>
    <w:rsid w:val="000F1309"/>
    <w:rsid w:val="00110F0C"/>
    <w:rsid w:val="00132E1B"/>
    <w:rsid w:val="00164004"/>
    <w:rsid w:val="0017533B"/>
    <w:rsid w:val="0017722E"/>
    <w:rsid w:val="0018441F"/>
    <w:rsid w:val="0019582A"/>
    <w:rsid w:val="001B1C8D"/>
    <w:rsid w:val="001E05C0"/>
    <w:rsid w:val="00201E94"/>
    <w:rsid w:val="00210AAF"/>
    <w:rsid w:val="00216FA4"/>
    <w:rsid w:val="00222452"/>
    <w:rsid w:val="002440E7"/>
    <w:rsid w:val="00261D40"/>
    <w:rsid w:val="00263F10"/>
    <w:rsid w:val="00290086"/>
    <w:rsid w:val="00291120"/>
    <w:rsid w:val="002B2D62"/>
    <w:rsid w:val="002B3B12"/>
    <w:rsid w:val="002B4D3D"/>
    <w:rsid w:val="002C0EA5"/>
    <w:rsid w:val="002C3E03"/>
    <w:rsid w:val="00313D38"/>
    <w:rsid w:val="003240F6"/>
    <w:rsid w:val="00327C40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57DD"/>
    <w:rsid w:val="00496B65"/>
    <w:rsid w:val="004C0C85"/>
    <w:rsid w:val="004C3BDE"/>
    <w:rsid w:val="004E30D6"/>
    <w:rsid w:val="004E5749"/>
    <w:rsid w:val="004E651F"/>
    <w:rsid w:val="0050561E"/>
    <w:rsid w:val="005223AF"/>
    <w:rsid w:val="005400E7"/>
    <w:rsid w:val="00541A32"/>
    <w:rsid w:val="0055782E"/>
    <w:rsid w:val="00575FAF"/>
    <w:rsid w:val="00593E8D"/>
    <w:rsid w:val="005C6B68"/>
    <w:rsid w:val="00600A25"/>
    <w:rsid w:val="00607D4B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2421"/>
    <w:rsid w:val="007851BE"/>
    <w:rsid w:val="00790214"/>
    <w:rsid w:val="00793306"/>
    <w:rsid w:val="007A3030"/>
    <w:rsid w:val="007E1E74"/>
    <w:rsid w:val="00807911"/>
    <w:rsid w:val="00811134"/>
    <w:rsid w:val="00836F8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8730E"/>
    <w:rsid w:val="00B95782"/>
    <w:rsid w:val="00BA6ECB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78BD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1">
    <w:name w:val="heading 1"/>
    <w:uiPriority w:val="9"/>
    <w:rsid w:val="00285B63"/>
    <w:pPr>
      <w:keepNext/>
      <w:keepLines/>
      <w:spacing w:before="480" w:line="259" w:lineRule="auto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  <w:lang w:bidi="ar-SA"/>
    </w:rPr>
  </w:style>
  <w:style w:type="paragraph" w:styleId="2">
    <w:name w:val="heading 2"/>
    <w:uiPriority w:val="9"/>
    <w:unhideWhenUsed/>
    <w:rsid w:val="00285B63"/>
    <w:pPr>
      <w:keepNext/>
      <w:keepLines/>
      <w:spacing w:before="200" w:line="259" w:lineRule="auto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  <w:lang w:bidi="ar-SA"/>
    </w:rPr>
  </w:style>
  <w:style w:type="paragraph" w:styleId="3">
    <w:name w:val="heading 3"/>
    <w:uiPriority w:val="9"/>
    <w:unhideWhenUsed/>
    <w:rsid w:val="00285B63"/>
    <w:pPr>
      <w:keepNext/>
      <w:keepLines/>
      <w:spacing w:before="200" w:line="259" w:lineRule="auto"/>
      <w:outlineLvl w:val="2"/>
    </w:pPr>
    <w:rPr>
      <w:rFonts w:ascii="Calibri Light" w:eastAsia="Times New Roman" w:hAnsi="Calibri Light" w:cs="Angsana New"/>
      <w:b/>
      <w:bCs/>
      <w:color w:val="5B9BD5"/>
      <w:sz w:val="22"/>
      <w:szCs w:val="22"/>
      <w:lang w:bidi="ar-SA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="Calibri Light" w:eastAsia="Times New Roman" w:hAnsi="Calibri Light" w:cs="Angsana New"/>
      <w:b/>
      <w:bCs/>
      <w:i/>
      <w:iCs/>
      <w:color w:val="5B9BD5"/>
      <w:sz w:val="22"/>
      <w:szCs w:val="22"/>
      <w:lang w:bidi="ar-SA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="Calibri Light" w:eastAsia="Times New Roman" w:hAnsi="Calibri Light" w:cs="Angsana New"/>
      <w:color w:val="1F4D78"/>
      <w:sz w:val="22"/>
      <w:szCs w:val="22"/>
      <w:lang w:bidi="ar-SA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="Calibri Light" w:eastAsia="Times New Roman" w:hAnsi="Calibri Light" w:cs="Angsana New"/>
      <w:i/>
      <w:iCs/>
      <w:color w:val="1F4D78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A5E6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F00C-2511-473F-8173-FC7E1056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DiLshad Sys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2</cp:revision>
  <cp:lastPrinted>2015-07-21T04:21:00Z</cp:lastPrinted>
  <dcterms:created xsi:type="dcterms:W3CDTF">2015-07-21T08:31:00Z</dcterms:created>
  <dcterms:modified xsi:type="dcterms:W3CDTF">2015-07-21T08:31:00Z</dcterms:modified>
</cp:coreProperties>
</file>