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การแจ้งถมดิน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00A1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C00A1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00A16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C00A1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254E8F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การแจ้งถมดิน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00A1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C00A1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00A16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C00A1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การขุดดินและถมดินพ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2543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พระราชบัญญัติการขุดดินและถมดินพ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2543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17/07/2015 12:17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ที่ทำการองค์การบริหารส่วนตำบลลุงเขว้าอำเภอหนองบุญมากจังหวัดนครราชสีมา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การถมดินที่ต้องแจ้งต่อเจ้าพนักงานท้องถิ่นจะต้องมีองค์ประกอบที่ครบถ้วนดังนี้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ดำเนินการถมดินนั้นจะต้องเป็นการดำเนินการในท้องที่ที่พระราชบัญญัติการขุดดินและถมดินใช้บังคับ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            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กรุงเทพมหานคร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เมืองพัทยา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รปกครองส่วนท้องถิ่นอื่นตามที่มีกฎหมายโดยเฉพาะจัดตั้งขึ้นซึ่งรัฐมนตรีประกาศกำหนดในราชกิจจานุเบกษ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บริเวณที่มีพระราชกฤษฎีกาให้ใช้บังคับกฎหมายว่าด้วยการควบคุมอาคาร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6)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เขตผังเมืองรวมตามกฎหมายว่าด้วยการผังเมือง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7)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การดำเนินการถมดินเข้าลักษณะตามมาตรา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ห่งพระราชบัญญัติการขุดดินและถมดินคือประสงค์จะทำการถมดินโดยมีความสูงของเนินดินเกินกว่าระดับที่ดินต่างเจ้าของที่อยู่ข้างเคียงและมีพื้นที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รางเมตรหรือมีพื้นที่เกินกว่าที่เจ้าพนักงานท้องถิ่นประกาศกำหนดซึ่งการประกาศของเจ้าพนักงานท้องถิ่นจะต้องไม่เป็นการขัดหรือแย้งกับพระราชบัญญัติการขุดดินและถมดิ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การพิจารณารับแจ้งการถมดิน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พนักงานท้องถิ่นต้องออกใบรับแจ้งตามแบบที่เจ้าพนักงานท้องถิ่นกำหนดเพื่อเป็นหลักฐาน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แจ้งถ้าการแจ้งเป็นไปโดยไม่ถูกต้องให้เจ้าพนักงานท้องถิ่นแจ้งให้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วันนับแต่วันที่มีการแจ้งถ้าผู้แจ้งไม่แก้ไขให้ถูกต้องภายใน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ผู้แจ้งได้รับแจ้งให้แก้ไขให้เจ้าพนักงานท้องถิ่นมีอำนาจออกคำสั่งให้การแจ้งเป็นอันสิ้นผลกรณีถ้าผู้แจ้งได้แก้ไขให้ถูกต้องภายในเวลาที่กำหนดให้เจ้าพนักงานท้องถิ่นออกใบรับแจ้งให้แก่ผู้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>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วันนับแต่วันที่ได้รับแจ้งที่ถูกต้อง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ผู้แจ้งยื่นเอกสารแจ้งการถมดินตามที่กำหนดให้เจ้าพนักงานท้องถิ่นดำเนินการตรวจสอบข้อมูล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C00A16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C00A1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C00A16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องค์กรปกครองส่วนท้องถิ่นในพื้นที่ที่จะดำเนินการถมดิน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เจ้าพนักงานท้องถิ่นดำเนินการตรวจสอบและพิจารณา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C00A16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C00A1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C00A16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องค์กรปกครองส่วนท้องถิ่นในพื้นที่ที่จะดำเนินการถมดิน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เจ้าพนักงานท้องถิ่นออกใบรับแจ้งและแจ้งให้ผู้แจ้งมารับใบรับแจ้ง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C00A16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C00A1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C00A16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องค์กรปกครองส่วนท้องถิ่นในพื้นที่ที่จะดำเนินการถมดิน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แผนผังบริเวณที่ประสงค์จะดำเนินการถมดิน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แผนผังแสดงเขตที่ดินและที่ดินบริเวณข้างเคียง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หนังสือมอบอำนาจกรณีให้บุคคลอื่นยื่นแจ้งการถมดิน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หนังสือยินยอมของเจ้าของที่ดินกรณีที่ดินบุคคลอื่น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กรณีการถมดินที่มีพื้นที่ของเนินดินติดต่อเป็นผืนเดียวกันเกิน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 xml:space="preserve">2,000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ตารางเมตรและมีความสูงของเนินดินตั้งแต่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มตรขึ้นไปวิศวกรผู้ออกแบบและคำนวณต้องเป็นผู้ได้รับใบอนุญาตให้ประกอบวิชาชีพวิศวกรรมควบคุมสาขาวิศวกรรมโยธาไม่ต่ำกว่าระดับสามัญวิศวกรกรณีพื้นที่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ตารางเมตรและมีความสูงของเนินดินเกิน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5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วิศวกรผู้ออกแบบและคำนวณต้องเป็นผู้ได้รับใบอนุญาตให้ประกอบวิชาชีพวิศวกรรมควบคุมสาขาวิศวกรรมโยธา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กรณีการถมดินที่มีพื้นที่ของเนินดินติดต่อเป็นผืนเดียวกันเกิน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ตารางเมตรและมีความสูงของเนินดินตั้งแต่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เมตรขึ้นไปต้องเป็นผู้ได้รับใบอนุญาตประกอบวิชาชีพวิศวกรรมควบคุมสาขาวิศวกรรมโยธา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ชื่อและที่อยู่ของผู้แจ้งการถมดิน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ค่าธรรมเนียมต่อฉบับฉบับละ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องค์การบริหารส่วนตำบลลุงเขว้าอำเภอหนองบุญมากจังหวัดนครราชสีมา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30410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ทางโทรศัพท์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 0 4475 6461)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C00A16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21/07/2558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คู่มือประชาชนอยู่ระหว่างการจัดทำ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แก้ไข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(User)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C00A16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C00A1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 w:rsidR="00C00A1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 w:hint="cs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72F" w:rsidRDefault="003C272F" w:rsidP="00C81DB8">
      <w:pPr>
        <w:spacing w:after="0" w:line="240" w:lineRule="auto"/>
      </w:pPr>
      <w:r>
        <w:separator/>
      </w:r>
    </w:p>
  </w:endnote>
  <w:endnote w:type="continuationSeparator" w:id="1">
    <w:p w:rsidR="003C272F" w:rsidRDefault="003C272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72F" w:rsidRDefault="003C272F" w:rsidP="00C81DB8">
      <w:pPr>
        <w:spacing w:after="0" w:line="240" w:lineRule="auto"/>
      </w:pPr>
      <w:r>
        <w:separator/>
      </w:r>
    </w:p>
  </w:footnote>
  <w:footnote w:type="continuationSeparator" w:id="1">
    <w:p w:rsidR="003C272F" w:rsidRDefault="003C272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254E8F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67935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6793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54E8F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C272F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67935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00A16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1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2015-07-21T05:07:00Z</cp:lastPrinted>
  <dcterms:created xsi:type="dcterms:W3CDTF">2015-04-23T03:41:00Z</dcterms:created>
  <dcterms:modified xsi:type="dcterms:W3CDTF">2015-07-21T05:08:00Z</dcterms:modified>
</cp:coreProperties>
</file>