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1212F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1122C0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1212F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1212F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150900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1122C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1212F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1122C0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1212F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กฎกระทรวงกำหนดหลักเกณฑ์วิธีการและมาตรการในการควบคุมสถานประกอบกิจการที่เป็นอันตรายต่อสุขภาพพ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1212F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07:35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องค์กรปกครองส่วนท้องถิ่นโดยตามหลักการปฏิบัตินั้นสถานประกอบกิจการใดตั้งอยู่ในเขตท้องถิ่นใดให้ยื่นคำขอใบอนุญาตในเขตท้องถิ่นนั้น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( 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ระบุกลุ่ม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ฝ่ายที่รับผิดชอบในการให้บริการในเขตท้องถิ่นนั้น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(1.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อปท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สามารถเปลี่ยนแปลงข้อมูลได้ตามหน้าที่รับผิดชอบ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lastRenderedPageBreak/>
              <w:t xml:space="preserve">2.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ระยะเวลาระบุตามวันเวลาที่ท้องถิ่นเปิดให้บริการ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ผู้ใดประสงค์ขอใบอนุญาตประกอบกิจการที่เป็นอันตรายต่อสุขภาพในแต่ละประเภทกิจการ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สำเนาใบอนุญาตหรือเอกสารหลักฐานตามกฎหมายอื่นที่เกี่ยวข้องตามประเภทกิจการที่ขออนุญาต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สภาพสุขลักษณะของสถานประกอบกิจการแต่ละประเภทกิจการต้องถูกต้องตามหลักเกณฑ์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ผู้ขอรับใบอนุญาตยื่นคำขอรับใบอนุญาตประกอบกิจการที่เป็นอันตรายต่อ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สุขภาพ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แต่ละประเภทกิจการ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D70BE5" w:rsidRDefault="00D70BE5" w:rsidP="00452B6B">
            <w:pPr>
              <w:rPr>
                <w:rFonts w:asciiTheme="minorBidi" w:hAnsiTheme="minorBidi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กองคลัง องค์การบริหารส่วนตำบล</w:t>
            </w:r>
          </w:p>
          <w:p w:rsidR="00313D38" w:rsidRPr="000C2AAC" w:rsidRDefault="00D70BE5" w:rsidP="00452B6B">
            <w:pPr>
              <w:rPr>
                <w:rFonts w:asciiTheme="minorBidi" w:hAnsiTheme="minorBidi" w:hint="cs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lastRenderedPageBreak/>
              <w:t>ลุงเขว้า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D70BE5" w:rsidRDefault="00D70BE5" w:rsidP="00D70BE5">
            <w:pPr>
              <w:rPr>
                <w:rFonts w:asciiTheme="minorBidi" w:hAnsiTheme="minorBidi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กองคลัง องค์การบริหารส่วนตำบล</w:t>
            </w:r>
          </w:p>
          <w:p w:rsidR="00D70BE5" w:rsidRDefault="00D70BE5" w:rsidP="00D70BE5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D70BE5" w:rsidRPr="000C2AAC" w:rsidTr="00313D38">
        <w:tc>
          <w:tcPr>
            <w:tcW w:w="675" w:type="dxa"/>
            <w:vAlign w:val="center"/>
          </w:tcPr>
          <w:p w:rsidR="00D70BE5" w:rsidRPr="00AC4ACB" w:rsidRDefault="00D70BE5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D70BE5" w:rsidRPr="00AC4ACB" w:rsidRDefault="00D70BE5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70BE5" w:rsidRPr="00AC4ACB" w:rsidRDefault="00D70BE5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D70BE5" w:rsidRPr="000C2AAC" w:rsidRDefault="00D70BE5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D70BE5" w:rsidRPr="000C2AAC" w:rsidRDefault="00D70BE5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D70BE5" w:rsidRPr="000C2AAC" w:rsidRDefault="00D70BE5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70BE5" w:rsidRDefault="00D70BE5" w:rsidP="00C6795C">
            <w:pPr>
              <w:rPr>
                <w:rFonts w:asciiTheme="minorBidi" w:hAnsiTheme="minorBidi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กองคลัง องค์การบริหารส่วนตำบล</w:t>
            </w:r>
          </w:p>
          <w:p w:rsidR="00D70BE5" w:rsidRDefault="00D70BE5" w:rsidP="00C6795C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D70BE5" w:rsidRPr="000C2AAC" w:rsidRDefault="00D70BE5" w:rsidP="00C6795C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799" w:type="dxa"/>
          </w:tcPr>
          <w:p w:rsidR="00D70BE5" w:rsidRPr="000C2AAC" w:rsidRDefault="00D70BE5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552C79" w:rsidRPr="000C2AAC" w:rsidTr="00313D38">
        <w:tc>
          <w:tcPr>
            <w:tcW w:w="675" w:type="dxa"/>
            <w:vAlign w:val="center"/>
          </w:tcPr>
          <w:p w:rsidR="00552C79" w:rsidRPr="00AC4ACB" w:rsidRDefault="00552C79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552C79" w:rsidRPr="00AC4ACB" w:rsidRDefault="00552C79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552C79" w:rsidRPr="00AC4ACB" w:rsidRDefault="00552C79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552C79" w:rsidRPr="000C2AAC" w:rsidRDefault="00552C79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แจ้งคำสั่งไม่ออกใบอนุญาตประกอบกิจการที่เป็นอันตรายต่อสุขภาพ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ในแต่ละประเภทกิจการ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552C79" w:rsidRPr="000C2AAC" w:rsidRDefault="00552C79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552C79" w:rsidRPr="000C2AAC" w:rsidRDefault="00552C79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52C79" w:rsidRDefault="00552C79" w:rsidP="00C6795C">
            <w:pPr>
              <w:rPr>
                <w:rFonts w:asciiTheme="minorBidi" w:hAnsiTheme="minorBidi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กองคลัง องค์การบริหารส่วนตำบล</w:t>
            </w:r>
          </w:p>
          <w:p w:rsidR="00552C79" w:rsidRDefault="00552C79" w:rsidP="00C6795C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552C79" w:rsidRPr="000C2AAC" w:rsidRDefault="00552C79" w:rsidP="00C6795C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799" w:type="dxa"/>
          </w:tcPr>
          <w:p w:rsidR="00552C79" w:rsidRPr="000C2AAC" w:rsidRDefault="00552C79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552C79" w:rsidRPr="000C2AAC" w:rsidTr="00313D38">
        <w:tc>
          <w:tcPr>
            <w:tcW w:w="675" w:type="dxa"/>
            <w:vAlign w:val="center"/>
          </w:tcPr>
          <w:p w:rsidR="00552C79" w:rsidRPr="00AC4ACB" w:rsidRDefault="00552C79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552C79" w:rsidRPr="00AC4ACB" w:rsidRDefault="00552C79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552C79" w:rsidRPr="00AC4ACB" w:rsidRDefault="00552C79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552C79" w:rsidRPr="000C2AAC" w:rsidRDefault="00552C79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ตามประเภทกิจการที่เป็นอันตรายต่อสุขภาพที่มีข้อกำหนดของท้องถิ่น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552C79" w:rsidRPr="000C2AAC" w:rsidRDefault="00552C79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552C79" w:rsidRPr="000C2AAC" w:rsidRDefault="00552C79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52C79" w:rsidRDefault="00552C79" w:rsidP="00C6795C">
            <w:pPr>
              <w:rPr>
                <w:rFonts w:asciiTheme="minorBidi" w:hAnsiTheme="minorBidi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กองคลัง องค์การบริหารส่วนตำบล</w:t>
            </w:r>
          </w:p>
          <w:p w:rsidR="00552C79" w:rsidRDefault="00552C79" w:rsidP="00C6795C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552C79" w:rsidRPr="000C2AAC" w:rsidRDefault="00552C79" w:rsidP="00C6795C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799" w:type="dxa"/>
          </w:tcPr>
          <w:p w:rsidR="00552C79" w:rsidRPr="000C2AAC" w:rsidRDefault="00552C79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552C79" w:rsidRPr="000C2AAC" w:rsidTr="00313D38">
        <w:tc>
          <w:tcPr>
            <w:tcW w:w="675" w:type="dxa"/>
            <w:vAlign w:val="center"/>
          </w:tcPr>
          <w:p w:rsidR="00552C79" w:rsidRPr="00AC4ACB" w:rsidRDefault="00552C79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552C79" w:rsidRPr="00AC4ACB" w:rsidRDefault="00552C79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552C79" w:rsidRPr="00AC4ACB" w:rsidRDefault="00552C79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552C79" w:rsidRPr="000C2AAC" w:rsidRDefault="00552C79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ผู้ประกอบการยื่นคำขอรับบอนุญาตต่อพนักงานเจ้าหน้าที่</w:t>
            </w:r>
          </w:p>
          <w:p w:rsidR="00552C79" w:rsidRPr="000C2AAC" w:rsidRDefault="00552C79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552C79" w:rsidRPr="000C2AAC" w:rsidRDefault="00552C79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52C79" w:rsidRPr="001122C0" w:rsidRDefault="00552C79" w:rsidP="00452B6B">
            <w:pPr>
              <w:rPr>
                <w:rFonts w:asciiTheme="minorBidi" w:hAnsiTheme="minorBidi" w:cs="Cordia New" w:hint="cs"/>
                <w:noProof/>
                <w:sz w:val="28"/>
                <w:szCs w:val="28"/>
                <w:lang w:bidi="th-TH"/>
              </w:rPr>
            </w:pPr>
            <w:r w:rsidRPr="001122C0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องค์การบริหารส่วนตำบลลุงเขว้า</w:t>
            </w:r>
          </w:p>
          <w:p w:rsidR="00552C79" w:rsidRPr="001122C0" w:rsidRDefault="00552C79" w:rsidP="00452B6B">
            <w:pPr>
              <w:rPr>
                <w:rFonts w:asciiTheme="minorBidi" w:hAnsiTheme="minorBidi" w:cs="Cordia New" w:hint="cs"/>
                <w:noProof/>
                <w:sz w:val="28"/>
                <w:szCs w:val="28"/>
                <w:lang w:bidi="th-TH"/>
              </w:rPr>
            </w:pPr>
            <w:r w:rsidRPr="001122C0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อำเภอหนองบุญมาก</w:t>
            </w:r>
          </w:p>
          <w:p w:rsidR="00552C79" w:rsidRPr="000C2AAC" w:rsidRDefault="00552C79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จังหวั</w:t>
            </w:r>
            <w:r w:rsidRPr="001122C0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552C79" w:rsidRPr="000C2AAC" w:rsidRDefault="00552C79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เอกสารสิทธิ์หรือสัญญาเช่าหรือสิทธิอื่นใดตามกฎหมายในการใช้ประโยชน์สถานที่ที่ใช้ประกอบกิจการในแต่ละประเภทกิจ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หลักฐานการอนุญาตตามกฎหมายว่าด้วยการควบคุมอาคารที่แสดงว่าอาคารดังกล่าวสามารถใช้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ประกอบกิจการตามที่ขออนุญาตได้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สำเนาใบอนุญาตตามกฎหมายอื่นที่เกี่ยวข้องในแต่ละประเภทกิจการเช่นใบอนุญาตตามพ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โรงงานพ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2535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โรงแรมพ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การเดินเรือในน่านน้ำไทยพ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เอกสารหรือหลักฐานเฉพาะกิจการที่กฎหมายกำหนดให้มีการประเมินผลกระทบเช่นรายงานการวิเคราะห์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ผลกระทบสิ่งแวดล้อม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(EIA)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รายงานการประเมินผลกระทบต่อสุขภาพ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(HIA)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ผลการตรวจวัดคุณภาพด้านสิ่งแวดล้อม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ในแต่ละประเภทกิจการที่กำหนด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ใบรับรองแพทย์และหลักฐานแสดงว่าผ่านการอบรมเรื่องสุขาภิบาลอาหาร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กรณียื่นขออนุญาตกิจการที่เกี่ยวข้องกับอาหาร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อัตราค่าธรรมเนียมใบอนุญาตประกอบกิจการที่เป็นอันตรายต่อสุขภาพฉบับละไม่เกิน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คิดตามประเภทและขนาดของกิจการ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552C7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552C79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552C7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กองคลัง องค์การบริหารส่วนตำบลลุงเขว้า อำเภอหนองบุญมาก จังหวัดนครราชสีมา</w:t>
            </w:r>
            <w:r w:rsidR="00552C7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โทรศัพท์ 0-4475-6461  (</w:t>
            </w:r>
            <w:r w:rsidR="00552C79">
              <w:rPr>
                <w:rFonts w:asciiTheme="minorBidi" w:hAnsiTheme="minorBidi"/>
                <w:sz w:val="32"/>
                <w:szCs w:val="32"/>
                <w:lang w:bidi="th-TH"/>
              </w:rPr>
              <w:t>www.lungkhwao.go.th</w:t>
            </w:r>
            <w:r w:rsidR="00552C7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21/07/2558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1122C0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F49" w:rsidRDefault="00143F49" w:rsidP="00C81DB8">
      <w:pPr>
        <w:spacing w:after="0" w:line="240" w:lineRule="auto"/>
      </w:pPr>
      <w:r>
        <w:separator/>
      </w:r>
    </w:p>
  </w:endnote>
  <w:endnote w:type="continuationSeparator" w:id="1">
    <w:p w:rsidR="00143F49" w:rsidRDefault="00143F4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F49" w:rsidRDefault="00143F49" w:rsidP="00C81DB8">
      <w:pPr>
        <w:spacing w:after="0" w:line="240" w:lineRule="auto"/>
      </w:pPr>
      <w:r>
        <w:separator/>
      </w:r>
    </w:p>
  </w:footnote>
  <w:footnote w:type="continuationSeparator" w:id="1">
    <w:p w:rsidR="00143F49" w:rsidRDefault="00143F4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15090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A50AA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A50A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122C0"/>
    <w:rsid w:val="001212F4"/>
    <w:rsid w:val="00132E1B"/>
    <w:rsid w:val="00143F49"/>
    <w:rsid w:val="00150900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52C79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70BE5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A50AA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663</TotalTime>
  <Pages>10</Pages>
  <Words>1281</Words>
  <Characters>7303</Characters>
  <Application>Microsoft Office Word</Application>
  <DocSecurity>0</DocSecurity>
  <Lines>60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2015-07-21T04:05:00Z</cp:lastPrinted>
  <dcterms:created xsi:type="dcterms:W3CDTF">2015-04-23T03:41:00Z</dcterms:created>
  <dcterms:modified xsi:type="dcterms:W3CDTF">2015-07-21T04:05:00Z</dcterms:modified>
</cp:coreProperties>
</file>