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การขอรับบำเหน็จหรือบำนาญปกติของข้าราชการ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พนักงานส่วนท้องถิ่น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274CE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74CE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274CE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647BFE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การขอรับบำเหน็จหรือบำนาญปกติของข้าราชการ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274CE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74CE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274CE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07:47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C70F2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C70F2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C70F2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C70F2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ิทธิประโยชน์เกี่ยวกับบำเหน็จหรือบำนาญปกติเป็นสิทธิประโยชน์ที่จ่ายให้แก่ข้าราชการส่วนท้องถิ่นที่รับราช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ปีบริบูรณ์โดยเมื่อพ้นหรือออกจากราชการด้วยเหตุตามความในมาตรา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คือเหตุทดแทนเหตุทุพพลภาพเหตุสูงอายุและเหตุรับราชการนานโดยกรณีมีเวลาราชการ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รวมทวีคูณ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ปีบริบูรณ์มีสิทธิรับบำเหน็จและกรณีเวลาราชการ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รวมทวีคูณ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ปีบริบูรณ์ขึ้นไปมีสิทธิได้รับบำนาญปกติ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กรณีลาออกจากราชการด้วยความสมัครใจโดยไม่เข้าเหตุ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เหตุดังกล่าวจะต้องมีเวลาราชการ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รวมทวีคูณ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ปีบริบูรณ์แล้วจึงจะมีสิทธิได้รับบำเหน็จตามมาตรา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2500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ข้าราชการส่วนท้องถิ่นที่พ้นจากราชการเพราะเกษียณอายุสามารถยื่นขอรับบำเหน็จหรือบำนาญล่วงหน้าได้เป็น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เดือนก่อนวันเกษียณอายุ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หลักฐานร่วมกันพร้อมกำหนดระยะเวลาให้ผู้ยื่นคำขอดำเนินการแก้ไข้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ผู้มีสิทธิยื่นเรื่องขอรับบำเหน็จหรือบำนาญโดย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ขององค์กรปกครองส่วนท้องถิ่นที่สังกัดฯบันทึกวันเดือนปีที่ได้รับเรื่องตรวจสอบความครบถ้วนของเอกสาร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274CE5" w:rsidRDefault="00274CE5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สำนักงานปลัดองค์การบริหาร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ส่วนตำบล</w:t>
            </w:r>
          </w:p>
          <w:p w:rsidR="00313D38" w:rsidRPr="000C2AAC" w:rsidRDefault="00274CE5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</w:tc>
        <w:tc>
          <w:tcPr>
            <w:tcW w:w="1799" w:type="dxa"/>
          </w:tcPr>
          <w:p w:rsidR="00C70F27" w:rsidRDefault="00313D38" w:rsidP="00C70F27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C70F2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สำนักงานปลัด องค์การบริหารส่วนตำบล</w:t>
            </w:r>
          </w:p>
          <w:p w:rsidR="00313D38" w:rsidRPr="000C2AAC" w:rsidRDefault="00C70F27" w:rsidP="00C70F27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สังกัดฯรวบรวมเอกสารหลักฐานที่เกี่ยวข้องเสนอผู้มีอำนาจพิจารณาจัดส่งเรื่องให้จังหวัดเพื่อดำเนินการออกคำสั่งจ่าย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Default="00274CE5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</w:p>
          <w:p w:rsidR="00274CE5" w:rsidRDefault="00274CE5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274CE5" w:rsidRPr="00274CE5" w:rsidRDefault="00274CE5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</w:tc>
        <w:tc>
          <w:tcPr>
            <w:tcW w:w="1799" w:type="dxa"/>
          </w:tcPr>
          <w:p w:rsidR="00274CE5" w:rsidRDefault="00313D38" w:rsidP="00274CE5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สำนักงานปลัด องค์การบริหารส่วนตำบล</w:t>
            </w:r>
          </w:p>
          <w:p w:rsidR="00313D38" w:rsidRPr="000C2AAC" w:rsidRDefault="00274CE5" w:rsidP="00274CE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องค์กรปกครองส่วนท้องถิ่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หรือบำนาญให้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274CE5" w:rsidRDefault="00274CE5" w:rsidP="00274CE5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</w:p>
          <w:p w:rsidR="00274CE5" w:rsidRDefault="00274CE5" w:rsidP="00274CE5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274CE5" w:rsidP="00274CE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</w:tc>
        <w:tc>
          <w:tcPr>
            <w:tcW w:w="1799" w:type="dxa"/>
          </w:tcPr>
          <w:p w:rsidR="00313D38" w:rsidRPr="000C2AAC" w:rsidRDefault="00313D38" w:rsidP="00274CE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สำนักงานปลัด 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องค์การบริหารส่วนตำบลลุงเขว้า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C70F27"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ขอรับแบบขอรับบำเหน็จหรือบำนาญที่หน่วยงานต้นสังกัด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คำสั่งบรรจุและแต่งตั้งหรือหนังสือรับรอง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การบรรจุครั้งแรก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กรณีโอน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ย้ายมาจากส่วนราชการอื่น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หนังสือรับรองการมีสิทธิได้นับเวลาทวีคูณของหน่วยงานตามข้อ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- (12)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2546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รับรองโดยหน่วยงานตามข้อ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- (12)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 2546 )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C70F27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274CE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="00274CE5">
              <w:rPr>
                <w:rFonts w:asciiTheme="minorBidi" w:hAnsiTheme="minorBidi"/>
                <w:sz w:val="32"/>
                <w:szCs w:val="32"/>
              </w:rPr>
              <w:t xml:space="preserve">  </w:t>
            </w:r>
            <w:r w:rsidR="00274CE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(</w:t>
            </w:r>
            <w:r w:rsidR="00274CE5">
              <w:rPr>
                <w:rFonts w:asciiTheme="minorBidi" w:hAnsiTheme="minorBidi"/>
                <w:sz w:val="32"/>
                <w:szCs w:val="32"/>
              </w:rPr>
              <w:t>www.lungkhwao.go.th</w:t>
            </w:r>
            <w:r w:rsidR="00274CE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แบบรายการรับเงินดือน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274CE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006" w:rsidRDefault="00982006" w:rsidP="00C81DB8">
      <w:pPr>
        <w:spacing w:after="0" w:line="240" w:lineRule="auto"/>
      </w:pPr>
      <w:r>
        <w:separator/>
      </w:r>
    </w:p>
  </w:endnote>
  <w:endnote w:type="continuationSeparator" w:id="1">
    <w:p w:rsidR="00982006" w:rsidRDefault="0098200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006" w:rsidRDefault="00982006" w:rsidP="00C81DB8">
      <w:pPr>
        <w:spacing w:after="0" w:line="240" w:lineRule="auto"/>
      </w:pPr>
      <w:r>
        <w:separator/>
      </w:r>
    </w:p>
  </w:footnote>
  <w:footnote w:type="continuationSeparator" w:id="1">
    <w:p w:rsidR="00982006" w:rsidRDefault="0098200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47BF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45783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4578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74CE5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47BFE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45783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006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0F27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670</TotalTime>
  <Pages>6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86</cp:revision>
  <cp:lastPrinted>2015-07-21T03:57:00Z</cp:lastPrinted>
  <dcterms:created xsi:type="dcterms:W3CDTF">2015-04-23T03:41:00Z</dcterms:created>
  <dcterms:modified xsi:type="dcterms:W3CDTF">2015-07-21T04:06:00Z</dcterms:modified>
</cp:coreProperties>
</file>