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การขอรับบำเหน็จตกทอดและเงินช่วยพิเศษ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กรณีผู้รับบำนาญส่วนท้องถิ่นถึงแก่กรรม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B66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B663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B66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4B6636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177F3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การขอรับบำเหน็จตกทอดและเงินช่วยพิเศษ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กรณีผู้รับบำนาญส่วนท้องถิ่นถึงแก่กรรม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4B66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B66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B663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B66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ประกาศกระทรวงมหาดไทยเรื่องการแสดงเจตนาระบุตัวผู้รับบำเหน็จตกทอด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13:00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สำนักงานปลัดองค์การบริหารส่วนตำบลลุงเขว้า</w:t>
            </w:r>
            <w:r w:rsidR="004B663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อำเภอหนองบุญมากจั</w:t>
            </w:r>
            <w:r w:rsidR="004B663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ตกทอดเป็นสิทธิประโยชน์ที่จ่ายให้แก่ทายาทหรือกรณีไม่มีทายาทจ่ายแก่ผู้มีสิทธิตามที่ผู้รับบำนาญแสดงเจตนาไว้เมื่อผู้รับบำนาญปกติหรือผู้มีสิทธิจะได้รับบำนาญปกติหรือผู้รับบำนาญพิเศษเพราะเหตุทุพพลภาพถึงแก่ความตายโดยจ่ายเงินบำเหน็จตกทอดเป็นจำนว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บำนาญรายเดือนรวมกับเงินช่วยค่าครองชีพผู้รับบำนาญของราชการส่วนท้องถิ่นโดยหักเงินบำเหน็จดำรงชีพที่ได้รับไปก่อนแล้ว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48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กรณีเงินช่วยพิเศษจ่ายเป็นจำนวน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เท่าของเงินบำนาญรวมกับเงินเพิ่มจากเงินบำนาญ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และเงินช่วยค่าครองชีพผู้รับบำนาญ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โดยจ่ายตามหนังสือแสดงเจตนาระบุตัวผู้รับเงินช่วยพิเศษกรณีผู้รับบำนาญส่วนท้องถิ่นถึงแก่ความตาย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</w:t>
      </w:r>
      <w:r w:rsidRPr="000C2AAC">
        <w:rPr>
          <w:rFonts w:asciiTheme="minorBidi" w:hAnsiTheme="minorBidi"/>
          <w:noProof/>
          <w:sz w:val="32"/>
          <w:szCs w:val="32"/>
        </w:rPr>
        <w:t xml:space="preserve">.10)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แต่ถ้าผู้ตายมิได้แสดงไว้ก็ให้จ่ายแก่บุคคลตามข้อ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ของระเบียบกระทรวงมหาดไทยว่าด้วยเงินบำเหน็จบำนาญข้าราชการส่วนท้องถิ่นพ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การขอรับเงินช่วยพิเศษให้กระทำภายใน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ปีนับแต่ผู้รับบำนาญถึงแก่ความตาย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ายาทหรือผู้มีสิทธิรับเงินบำเหน็จตกทอดและผู้มีสิทธิรับเงินช่วยพิเศษของผู้รับบำนาญส่วนท้องถิ่นยื่นคำขอรับบำเหน็จตกทอดและเงินช่วยพิเศษพร้อมเอกสารหลักฐานต่อองค์กรปกครองส่วนท้องถิ่นที่รับบำนาญครั้งสุดท้ายเพื่อให้เจ้าหน้าที่สอบสวนบันทึกปากคำผู้ยื่นและตรวจสอบความครบถ้วน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4B663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B663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B663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B663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เจ้าหน้าที่ขององค์กรปกครองส่วนท้องถิ่นที่รับบำนาญ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รวบรวมเอกสารหลักฐานที่เกี่ยวข้องเสนอผู้มีอำนาจพิจารณาและจัดส่งเรื่องให้จังหวัดย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B663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B663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B663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เจ้าหน้าที่ของสำนักงานส่งเสริมการปกครองท้องถิ่นจังหวัดตรวจสอบเอกสาร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ให้ต่อไป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B663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B663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B663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4B663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B663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ขอรับแบบขอรับบำเหน็จตกทอดที่หน่วยงานต้นสังกัด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แบบหนังสือรับรองการใช้เงิน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คืนแก่ทางราชการ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ดยทายาทหรือผู้มีสิทธิตามหนังสือแสดงเจตนาลงนามทุกคนกรณีเป็นผู้เยาว์ให้ผู้ปกครองโดยชอบธรรมลงชื่อแท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ขอรับแบบแบบหนังสือรับรองการ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ใช้เงินคืนแก่ทางราชการที่หน่วยงานต้นสังกัด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หนังสือแสดงเจตนาระบุตัวผู้รับบำเหน็จตกทอด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เฉพาะกรณีไม่มีทายาท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แบบคำขอรับเงินช่วยพิเศษกรณีผู้รับบำนาญส่วนท้องถิ่นถึงแก่ความตาย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ขอรับแบบคำขอรับเงินช่วยพิเศษกรณีผู้รับบำนาญส่วนท้องถิ่นถึงแก่ความตายที่หน่วยงานต้นสังกัด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หนังสือแสดงเจตนาระบุตัวผู้รับเงินช่วยพิเศษกรณีผู้รับบำนาญถึงแก่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ความตาย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.10)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B663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(www.lungkawao.go.th)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แบบหนังสือรับรองการใช้เงินคืนแก่ทางราชการ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.6),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แบบคำขอรับเงินช่วยพิเศษกรณีผู้รับบำนาญส่วนท้องถิ่นถึงแก่ความตาย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4B663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4B663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4B663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205" w:rsidRDefault="000B1205" w:rsidP="00C81DB8">
      <w:pPr>
        <w:spacing w:after="0" w:line="240" w:lineRule="auto"/>
      </w:pPr>
      <w:r>
        <w:separator/>
      </w:r>
    </w:p>
  </w:endnote>
  <w:endnote w:type="continuationSeparator" w:id="1">
    <w:p w:rsidR="000B1205" w:rsidRDefault="000B120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205" w:rsidRDefault="000B1205" w:rsidP="00C81DB8">
      <w:pPr>
        <w:spacing w:after="0" w:line="240" w:lineRule="auto"/>
      </w:pPr>
      <w:r>
        <w:separator/>
      </w:r>
    </w:p>
  </w:footnote>
  <w:footnote w:type="continuationSeparator" w:id="1">
    <w:p w:rsidR="000B1205" w:rsidRDefault="000B120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77F3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8420A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8420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15417"/>
    <w:rsid w:val="0002479E"/>
    <w:rsid w:val="000424A8"/>
    <w:rsid w:val="00045650"/>
    <w:rsid w:val="00067A20"/>
    <w:rsid w:val="00075E4A"/>
    <w:rsid w:val="00090552"/>
    <w:rsid w:val="00094F82"/>
    <w:rsid w:val="000B1205"/>
    <w:rsid w:val="000C2AAC"/>
    <w:rsid w:val="000C466B"/>
    <w:rsid w:val="000F1309"/>
    <w:rsid w:val="00110F0C"/>
    <w:rsid w:val="001125AC"/>
    <w:rsid w:val="00132E1B"/>
    <w:rsid w:val="00164004"/>
    <w:rsid w:val="0017533B"/>
    <w:rsid w:val="00177F39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B6636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8420A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659</TotalTime>
  <Pages>7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2015-07-21T04:35:00Z</cp:lastPrinted>
  <dcterms:created xsi:type="dcterms:W3CDTF">2015-04-23T03:41:00Z</dcterms:created>
  <dcterms:modified xsi:type="dcterms:W3CDTF">2015-07-21T04:37:00Z</dcterms:modified>
</cp:coreProperties>
</file>